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ed0b" w14:paraId="79ded0b" w:rsidRDefault="00AE649C" w:rsidP="00A72EA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A72EAB" w:rsidP="00A72EA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72EAB" w:rsidP="00A72EAB" w:rsidR="00A72EAB">
      <w:pPr>
        <w:widowControl w:val="false"/>
        <w:spacing w:after="0"/>
        <w:ind w:firstLine="708" w:left="4248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t>Poslovni broj: 4 St-653/15-4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72EAB" w:rsidP="00A72EAB" w:rsidR="00A72EA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72EAB" w:rsidP="00A72EAB" w:rsidR="00A72EA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72EAB" w:rsidP="00A72EAB" w:rsidR="00A72EA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72EAB" w:rsidP="00A72EAB" w:rsidR="00A72EAB">
      <w:pPr>
        <w:spacing w:after="0"/>
        <w:jc w:val="right"/>
        <w:rPr>
          <w:lang w:eastAsia="hr-HR"/>
        </w:rPr>
      </w:pPr>
    </w:p>
    <w:p w:rsidRDefault="00A72EAB" w:rsidP="00A72EAB" w:rsidR="00A72EAB">
      <w:pPr>
        <w:spacing w:after="0"/>
        <w:jc w:val="right"/>
      </w:pPr>
    </w:p>
    <w:p w:rsidRDefault="00A72EAB" w:rsidP="00A72EAB" w:rsidR="00A72EAB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 IV-KO TRADE društvo s ograničenom odgovornošću za promet i usluge, </w:t>
      </w:r>
      <w:proofErr w:type="spellStart"/>
      <w:r>
        <w:t>Marinovec</w:t>
      </w:r>
      <w:proofErr w:type="spellEnd"/>
      <w:r>
        <w:t xml:space="preserve">, </w:t>
      </w:r>
      <w:proofErr w:type="spellStart"/>
      <w:r>
        <w:t>Marinovec</w:t>
      </w:r>
      <w:proofErr w:type="spellEnd"/>
      <w:r>
        <w:t xml:space="preserve"> 25, OIB: 60365186032,  6. studenoga 2015. temeljem čl. 430. Stečajnog zakona („NN“ 71/15, u daljnjem tekstu SZ) objavljuje sljedeći</w:t>
      </w:r>
    </w:p>
    <w:p w:rsidRDefault="00A72EAB" w:rsidP="00A72EAB" w:rsidR="00A72EAB">
      <w:pPr>
        <w:spacing w:after="0"/>
        <w:jc w:val="center"/>
      </w:pPr>
    </w:p>
    <w:p w:rsidRDefault="00A72EAB" w:rsidP="00A72EAB" w:rsidR="00A72EAB">
      <w:pPr>
        <w:spacing w:after="0"/>
        <w:jc w:val="center"/>
      </w:pPr>
      <w:r>
        <w:t>OGLAS</w:t>
      </w:r>
    </w:p>
    <w:p w:rsidRDefault="00A72EAB" w:rsidP="00A72EAB" w:rsidR="00A72EAB">
      <w:pPr>
        <w:spacing w:after="0"/>
      </w:pPr>
    </w:p>
    <w:p w:rsidRDefault="00A72EAB" w:rsidP="00A72EAB" w:rsidR="00A72EAB">
      <w:pPr>
        <w:spacing w:after="0"/>
        <w:jc w:val="both"/>
      </w:pPr>
      <w:r>
        <w:t>1/</w:t>
      </w:r>
      <w:r>
        <w:tab/>
        <w:t xml:space="preserve">Utvrđuje se da ukupni iznos evidentiranog duga dužnika IV-KO TRADE društvo s ograničenom odgovornošću za promet i usluge, </w:t>
      </w:r>
      <w:proofErr w:type="spellStart"/>
      <w:r>
        <w:t>Marinovec</w:t>
      </w:r>
      <w:proofErr w:type="spellEnd"/>
      <w:r>
        <w:t xml:space="preserve">, </w:t>
      </w:r>
      <w:proofErr w:type="spellStart"/>
      <w:r>
        <w:t>Marinovec</w:t>
      </w:r>
      <w:proofErr w:type="spellEnd"/>
      <w:r>
        <w:t xml:space="preserve"> 25, OIB: 60365186032 iznosi 757.385,16  kn.</w:t>
      </w:r>
    </w:p>
    <w:p w:rsidRDefault="00A72EAB" w:rsidP="00A72EAB" w:rsidR="00A72EAB">
      <w:pPr>
        <w:spacing w:after="0"/>
        <w:jc w:val="both"/>
      </w:pPr>
    </w:p>
    <w:p w:rsidRDefault="00A72EAB" w:rsidP="00A72EAB" w:rsidR="00A72EAB">
      <w:pPr>
        <w:spacing w:after="0"/>
        <w:jc w:val="both"/>
      </w:pPr>
      <w:r>
        <w:t>2/</w:t>
      </w:r>
      <w:r>
        <w:tab/>
        <w:t xml:space="preserve"> Poziva se direktor dužnika  Ivan Konjačić iz </w:t>
      </w:r>
      <w:proofErr w:type="spellStart"/>
      <w:r>
        <w:t>Marinovca</w:t>
      </w:r>
      <w:proofErr w:type="spellEnd"/>
      <w:r>
        <w:t xml:space="preserve">, </w:t>
      </w:r>
      <w:proofErr w:type="spellStart"/>
      <w:r>
        <w:t>marinovec</w:t>
      </w:r>
      <w:proofErr w:type="spellEnd"/>
      <w:r>
        <w:t xml:space="preserve"> 25, OIB: 61298040265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72EAB" w:rsidP="00A72EAB" w:rsidR="00A72EAB">
      <w:pPr>
        <w:spacing w:after="0"/>
        <w:jc w:val="both"/>
      </w:pPr>
    </w:p>
    <w:p w:rsidRDefault="00A72EAB" w:rsidP="00A72EAB" w:rsidR="00A72EAB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72EAB" w:rsidP="00A72EAB" w:rsidR="00A72EAB">
      <w:pPr>
        <w:spacing w:after="0"/>
      </w:pPr>
    </w:p>
    <w:p w:rsidRDefault="00A72EAB" w:rsidP="00A72EAB" w:rsidR="00A72EAB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72EAB" w:rsidP="00A72EAB" w:rsidR="00A72EAB">
      <w:pPr>
        <w:spacing w:after="0"/>
        <w:jc w:val="both"/>
        <w:rPr>
          <w:color w:val="000000"/>
        </w:rPr>
      </w:pPr>
      <w:r>
        <w:tab/>
      </w:r>
    </w:p>
    <w:p w:rsidRDefault="00A72EAB" w:rsidP="00A72EAB" w:rsidR="00A72EAB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22065315 otvoren kod Hrvatske poštanske banke. </w:t>
      </w:r>
    </w:p>
    <w:p w:rsidRDefault="00A72EAB" w:rsidP="00A72EAB" w:rsidR="00A72EAB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A72EAB" w:rsidP="00A72EAB" w:rsidR="00A72EAB">
      <w:pPr>
        <w:spacing w:after="0"/>
        <w:jc w:val="both"/>
      </w:pPr>
    </w:p>
    <w:p w:rsidRDefault="00A72EAB" w:rsidP="00A72EAB" w:rsidR="00A72EAB">
      <w:pPr>
        <w:spacing w:after="0"/>
        <w:jc w:val="center"/>
      </w:pPr>
      <w:r>
        <w:t>U Varaždinu, 6. studenoga 2015.</w:t>
      </w:r>
    </w:p>
    <w:p w:rsidRDefault="00A72EAB" w:rsidP="00A72EAB" w:rsidR="00A72EAB">
      <w:pPr>
        <w:spacing w:after="0"/>
        <w:jc w:val="both"/>
      </w:pPr>
    </w:p>
    <w:p w:rsidRDefault="00A72EAB" w:rsidP="00A72EAB" w:rsidR="00A72EA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72EAB" w:rsidP="00A72EAB" w:rsidR="00A72EAB">
      <w:pPr>
        <w:spacing w:after="0"/>
      </w:pPr>
    </w:p>
    <w:p w:rsidRDefault="00A72EAB" w:rsidP="00A72EAB" w:rsidR="00A72EA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CB0EA4" w:rsidP="00A72EAB" w:rsidR="00CB0EA4">
      <w:pPr>
        <w:pStyle w:val="Naslovdokumenta"/>
        <w:spacing w:after="0"/>
      </w:pPr>
    </w:p>
    <w:p w:rsidRDefault="0071688E" w:rsidP="00A72EAB" w:rsidR="0071688E">
      <w:pPr>
        <w:pStyle w:val="Poetniodjeljak"/>
        <w:spacing w:after="0"/>
      </w:pPr>
    </w:p>
    <w:p w:rsidRDefault="00A21F0D" w:rsidP="00A72EAB" w:rsidR="00A21F0D">
      <w:pPr>
        <w:pStyle w:val="NormaleSPIS"/>
        <w:spacing w:after="0"/>
        <w:rPr>
          <w:noProof/>
        </w:rPr>
      </w:pPr>
    </w:p>
    <w:p w:rsidRDefault="00DA0242" w:rsidP="00A72EA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B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448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St-653/2015-4</izvorni_sadrzaj>
    <derivirana_varijabla naziv="DomainObject.Oznaka_1">St-653/2015-4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IV-KO TRADE društvo s ograničenom odgovornošću za promet i usluge zastupanog po punomoćniku Ivan Konjačić</izvorni_sadrzaj>
    <derivirana_varijabla naziv="DomainObject.Predmet.ProtustrankaFormated_1">  IV-KO TRADE društvo s ograničenom odgovornošću za promet i usluge zastupanog po punomoćniku Ivan Konjačić</derivirana_varijabla>
  </DomainObject.Predmet.ProtustrankaFormated>
  <DomainObject.Predmet.ProtustrankaFormatedOIB>
    <izvorni_sadrzaj>  IV-KO TRADE društvo s ograničenom odgovornošću za promet i usluge, OIB 60365186032 zastupanog po punomoćniku Ivan Konjačić</izvorni_sadrzaj>
    <derivirana_varijabla naziv="DomainObject.Predmet.ProtustrankaFormatedOIB_1">  IV-KO TRADE društvo s ograničenom odgovornošću za promet i usluge, OIB 60365186032 zastupanog po punomoćniku Ivan Konjačić</derivirana_varijabla>
  </DomainObject.Predmet.ProtustrankaFormatedOIB>
  <DomainObject.Predmet.ProtustrankaFormatedWithAdress>
    <izvorni_sadrzaj> IV-KO TRADE društvo s ograničenom odgovornošću za promet i usluge, Marinovec 25, 48260 Marinovec zastupanog po punomoćniku Ivan Konjačić</izvorni_sadrzaj>
    <derivirana_varijabla naziv="DomainObject.Predmet.ProtustrankaFormatedWithAdress_1"> IV-KO TRADE društvo s ograničenom odgovornošću za promet i usluge, Marinovec 25, 48260 Marinovec zastupanog po punomoćniku Ivan Konjačić</derivirana_varijabla>
  </DomainObject.Predmet.ProtustrankaFormatedWithAdress>
  <DomainObject.Predmet.ProtustrankaFormatedWithAdressOIB>
    <izvorni_sadrzaj> IV-KO TRADE društvo s ograničenom odgovornošću za promet i usluge, OIB 60365186032, Marinovec 25, 48260 Marinovec zastupanog po punomoćniku Ivan Konjačić</izvorni_sadrzaj>
    <derivirana_varijabla naziv="DomainObject.Predmet.ProtustrankaFormatedWithAdressOIB_1"> IV-KO TRADE društvo s ograničenom odgovornošću za promet i usluge, OIB 60365186032, Marinovec 25, 48260 Marinovec zastupanog po punomoćniku Ivan Konjačić</derivirana_varijabla>
  </DomainObject.Predmet.ProtustrankaFormatedWithAdressOIB>
  <DomainObject.Predmet.ProtustrankaWithAdress>
    <izvorni_sadrzaj>IV-KO TRADE društvo s ograničenom odgovornošću za promet i usluge Marinovec 25, 48260 Marinovec</izvorni_sadrzaj>
    <derivirana_varijabla naziv="DomainObject.Predmet.ProtustrankaWithAdress_1">IV-KO TRADE društvo s ograničenom odgovornošću za promet i usluge Marinovec 25, 48260 Marinovec</derivirana_varijabla>
  </DomainObject.Predmet.ProtustrankaWithAdress>
  <DomainObject.Predmet.ProtustrankaWithAdressOIB>
    <izvorni_sadrzaj>IV-KO TRADE društvo s ograničenom odgovornošću za promet i usluge, OIB 60365186032, Marinovec 25, 48260 Marinovec</izvorni_sadrzaj>
    <derivirana_varijabla naziv="DomainObject.Predmet.ProtustrankaWithAdressOIB_1">IV-KO TRADE društvo s ograničenom odgovornošću za promet i usluge, OIB 60365186032, Marinovec 25, 48260 Marinovec</derivirana_varijabla>
  </DomainObject.Predmet.ProtustrankaWithAdressOIB>
  <DomainObject.Predmet.ProtustrankaNazivFormated>
    <izvorni_sadrzaj>IV-KO TRADE društvo s ograničenom odgovornošću za promet i usluge</izvorni_sadrzaj>
    <derivirana_varijabla naziv="DomainObject.Predmet.ProtustrankaNazivFormated_1">IV-KO TRADE društvo s ograničenom odgovornošću za promet i usluge</derivirana_varijabla>
  </DomainObject.Predmet.ProtustrankaNazivFormated>
  <DomainObject.Predmet.ProtustrankaNazivFormatedOIB>
    <izvorni_sadrzaj>IV-KO TRADE društvo s ograničenom odgovornošću za promet i usluge, OIB 60365186032</izvorni_sadrzaj>
    <derivirana_varijabla naziv="DomainObject.Predmet.ProtustrankaNazivFormatedOIB_1">IV-KO TRADE društvo s ograničenom odgovornošću za promet i usluge, OIB 60365186032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757385.16</izvorni_sadrzaj>
    <derivirana_varijabla naziv="DomainObject.Predmet.TrenutnaVrijednost_1">757385.16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IV-KO TRADE društvo s ograničenom odgovornošću za promet i usluge zastupanog po punomoćniku Ivan Konjačić</item>
    </izvorni_sadrzaj>
    <derivirana_varijabla naziv="DomainObject.Predmet.ProtuStrankaListFormated_1">
      <item>IV-KO TRADE društvo s ograničenom odgovornošću za promet i usluge zastupanog po punomoćniku Ivan Konjačić</item>
    </derivirana_varijabla>
  </DomainObject.Predmet.ProtuStrankaListFormated>
  <DomainObject.Predmet.ProtuStrankaListFormatedOIB>
    <izvorni_sadrzaj>
      <item>IV-KO TRADE društvo s ograničenom odgovornošću za promet i usluge, OIB 60365186032 zastupanog po punomoćniku Ivan Konjačić</item>
    </izvorni_sadrzaj>
    <derivirana_varijabla naziv="DomainObject.Predmet.ProtuStrankaListFormatedOIB_1">
      <item>IV-KO TRADE društvo s ograničenom odgovornošću za promet i usluge, OIB 60365186032 zastupanog po punomoćniku Ivan Konjačić</item>
    </derivirana_varijabla>
  </DomainObject.Predmet.ProtuStrankaListFormatedOIB>
  <DomainObject.Predmet.ProtuStrankaListFormatedWithAdress>
    <izvorni_sadrzaj>
      <item>IV-KO TRADE društvo s ograničenom odgovornošću za promet i usluge, Marinovec 25, 48260 Marinovec zastupanog po punomoćniku Ivan Konjačić</item>
    </izvorni_sadrzaj>
    <derivirana_varijabla naziv="DomainObject.Predmet.ProtuStrankaListFormatedWithAdress_1">
      <item>IV-KO TRADE društvo s ograničenom odgovornošću za promet i usluge, Marinovec 25, 48260 Marinovec zastupanog po punomoćniku Ivan Konjačić</item>
    </derivirana_varijabla>
  </DomainObject.Predmet.ProtuStrankaListFormatedWithAdress>
  <DomainObject.Predmet.ProtuStrankaListFormatedWithAdressOIB>
    <izvorni_sadrzaj>
      <item>IV-KO TRADE društvo s ograničenom odgovornošću za promet i usluge, OIB 60365186032, Marinovec 25, 48260 Marinovec zastupanog po punomoćniku Ivan Konjačić</item>
    </izvorni_sadrzaj>
    <derivirana_varijabla naziv="DomainObject.Predmet.ProtuStrankaListFormatedWithAdressOIB_1">
      <item>IV-KO TRADE društvo s ograničenom odgovornošću za promet i usluge, OIB 60365186032, Marinovec 25, 48260 Marinovec zastupanog po punomoćniku Ivan Konjačić</item>
    </derivirana_varijabla>
  </DomainObject.Predmet.ProtuStrankaListFormatedWithAdressOIB>
  <DomainObject.Predmet.ProtuStrankaListNazivFormated>
    <izvorni_sadrzaj>
      <item>IV-KO TRADE društvo s ograničenom odgovornošću za promet i usluge</item>
    </izvorni_sadrzaj>
    <derivirana_varijabla naziv="DomainObject.Predmet.ProtuStrankaListNazivFormated_1">
      <item>IV-KO TRADE društvo s ograničenom odgovornošću za promet i usluge</item>
    </derivirana_varijabla>
  </DomainObject.Predmet.ProtuStrankaListNazivFormated>
  <DomainObject.Predmet.ProtuStrankaListNazivFormatedOIB>
    <izvorni_sadrzaj>
      <item>IV-KO TRADE društvo s ograničenom odgovornošću za promet i usluge, OIB 60365186032</item>
    </izvorni_sadrzaj>
    <derivirana_varijabla naziv="DomainObject.Predmet.ProtuStrankaListNazivFormatedOIB_1">
      <item>IV-KO TRADE društvo s ograničenom odgovornošću za promet i usluge, OIB 60365186032</item>
    </derivirana_varijabla>
  </DomainObject.Predmet.ProtuStrankaListNazivFormatedOIB>
  <DomainObject.Predmet.OstaliListFormated>
    <izvorni_sadrzaj>
      <item>e-Oglasna</item>
      <item>Sudski registar</item>
      <item>Ivan Konjačić punomoćnik sudionika u postupku IV-KO TRADE društvo s ograničenom odgovornošću za promet i usluge</item>
    </izvorni_sadrzaj>
    <derivirana_varijabla naziv="DomainObject.Predmet.OstaliListFormated_1">
      <item>e-Oglasna</item>
      <item>Sudski registar</item>
      <item>Ivan Konjačić punomoćnik sudionika u postupku IV-KO TRADE društvo s ograničenom odgovornošću za promet i usluge</item>
    </derivirana_varijabla>
  </DomainObject.Predmet.OstaliListFormated>
  <DomainObject.Predmet.OstaliListFormatedOIB>
    <izvorni_sadrzaj>
      <item>e-Oglasna</item>
      <item>Sudski registar</item>
      <item>Ivan Konjačić, OIB 61298040265 punomoćnik sudionika u postupku IV-KO TRADE društvo s ograničenom odgovornošću za promet i usluge</item>
    </izvorni_sadrzaj>
    <derivirana_varijabla naziv="DomainObject.Predmet.OstaliListFormatedOIB_1">
      <item>e-Oglasna</item>
      <item>Sudski registar</item>
      <item>Ivan Konjačić, OIB 61298040265 punomoćnik sudionika u postupku IV-KO TRADE društvo s ograničenom odgovornošću za promet i usluge</item>
    </derivirana_varijabla>
  </DomainObject.Predmet.OstaliListFormatedOIB>
  <DomainObject.Predmet.OstaliListFormatedWithAdress>
    <izvorni_sadrzaj>
      <item>e-Oglasna</item>
      <item>Sudski registar</item>
      <item>Ivan Konjačić, Marinovec 100, 48260 Marinovec punomoćnik sudionika u postupku IV-KO TRADE društvo s ograničenom odgovornošću za promet i usluge</item>
    </izvorni_sadrzaj>
    <derivirana_varijabla naziv="DomainObject.Predmet.OstaliListFormatedWithAdress_1">
      <item>e-Oglasna</item>
      <item>Sudski registar</item>
      <item>Ivan Konjačić, Marinovec 100, 48260 Marinovec punomoćnik sudionika u postupku IV-KO TRADE društvo s ograničenom odgovornošću za promet i usluge</item>
    </derivirana_varijabla>
  </DomainObject.Predmet.OstaliListFormatedWithAdress>
  <DomainObject.Predmet.OstaliListFormatedWithAdressOIB>
    <izvorni_sadrzaj>
      <item>e-Oglasna</item>
      <item>Sudski registar</item>
      <item>Ivan Konjačić, OIB 61298040265, Marinovec 100, 48260 Marinovec punomoćnik sudionika u postupku IV-KO TRADE društvo s ograničenom odgovornošću za promet i usluge</item>
    </izvorni_sadrzaj>
    <derivirana_varijabla naziv="DomainObject.Predmet.OstaliListFormatedWithAdressOIB_1">
      <item>e-Oglasna</item>
      <item>Sudski registar</item>
      <item>Ivan Konjačić, OIB 61298040265, Marinovec 100, 48260 Marinovec punomoćnik sudionika u postupku IV-KO TRADE društvo s ograničenom odgovornošću za promet i usluge</item>
    </derivirana_varijabla>
  </DomainObject.Predmet.OstaliListFormatedWithAdressOIB>
  <DomainObject.Predmet.OstaliListNazivFormated>
    <izvorni_sadrzaj>
      <item>e-Oglasna</item>
      <item>Sudski registar</item>
      <item>Ivan Konjačić</item>
    </izvorni_sadrzaj>
    <derivirana_varijabla naziv="DomainObject.Predmet.OstaliListNazivFormated_1">
      <item>e-Oglasna</item>
      <item>Sudski registar</item>
      <item>Ivan Konjačić</item>
    </derivirana_varijabla>
  </DomainObject.Predmet.OstaliListNazivFormated>
  <DomainObject.Predmet.OstaliListNazivFormatedOIB>
    <izvorni_sadrzaj>
      <item>e-Oglasna</item>
      <item>Sudski registar</item>
      <item>Ivan Konjačić, OIB 61298040265</item>
    </izvorni_sadrzaj>
    <derivirana_varijabla naziv="DomainObject.Predmet.OstaliListNazivFormatedOIB_1">
      <item>e-Oglasna</item>
      <item>Sudski registar</item>
      <item>Ivan Konjačić, OIB 61298040265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St-653/2015-4</izvorni_sadrzaj>
    <derivirana_varijabla naziv="DomainObject.PoslovniBrojDokumenta_1">St-653/2015-4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IV-KO TRADE društvo s ograničenom odgovornošću za promet i usluge</izvorni_sadrzaj>
    <derivirana_varijabla naziv="DomainObject.Predmet.ProtustrankaIDrugi_1">IV-KO TRADE društvo s ograničenom odgovornošću za promet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IV-KO TRADE društvo s ograničenom odgovornošću za promet i usluge, OIB 60365186032, Marinovec 25, 48260 Marinovec</izvorni_sadrzaj>
    <derivirana_varijabla naziv="DomainObject.Predmet.ProtustrankaIDrugiAdressOIB_1">IV-KO TRADE društvo s ograničenom odgovornošću za promet i usluge, OIB 60365186032, Marinovec 25, 48260 Marinovec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IV-KO TRADE društvo s ograničenom odgovornošću za promet i usluge</item>
      <item>e-Oglasna</item>
      <item>Sudski registar</item>
      <item>Ivan Konjačić</item>
    </izvorni_sadrzaj>
    <derivirana_varijabla naziv="DomainObject.Predmet.SudioniciListNaziv_1">
      <item>Financijska agencija</item>
      <item>IV-KO TRADE društvo s ograničenom odgovornošću za promet i usluge</item>
      <item>e-Oglasna</item>
      <item>Sudski registar</item>
      <item>Ivan Konjačić</item>
    </derivirana_varijabla>
  </DomainObject.Predmet.SudioniciListNaziv>
  <DomainObject.Predmet.SudioniciListAdressOIB>
    <izvorni_sadrzaj>
      <item>Financijska agencija, OIB 85821130368, A.Cesarca 2,42000 Varaždin</item>
      <item>IV-KO TRADE društvo s ograničenom odgovornošću za promet i usluge, OIB 60365186032, Marinovec 25,48260 Marinovec</item>
      <item>e-Oglasna</item>
      <item>Sudski registar</item>
      <item>Ivan Konjačić, OIB 61298040265, Marinovec 100,48260 Marinovec</item>
    </izvorni_sadrzaj>
    <derivirana_varijabla naziv="DomainObject.Predmet.SudioniciListAdressOIB_1">
      <item>Financijska agencija, OIB 85821130368, A.Cesarca 2,42000 Varaždin</item>
      <item>IV-KO TRADE društvo s ograničenom odgovornošću za promet i usluge, OIB 60365186032, Marinovec 25,48260 Marinovec</item>
      <item>e-Oglasna</item>
      <item>Sudski registar</item>
      <item>Ivan Konjačić, OIB 61298040265, Marinovec 100,48260 Marinovec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99468-5714-4A34-BCE0-1982280B5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2070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2015-11-06T08:39:00Z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