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3290" w14:paraId="28c329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65EB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004C4" w:rsidP="0040522B" w:rsidR="0040522B">
      <w:pPr>
        <w:jc w:val="right"/>
      </w:pPr>
      <w:r>
        <w:t>6</w:t>
      </w:r>
      <w:r w:rsidR="00EE5967">
        <w:t xml:space="preserve"> St-</w:t>
      </w:r>
      <w:r>
        <w:t>480</w:t>
      </w:r>
      <w:r w:rsidR="00787F15">
        <w:t>/16</w:t>
      </w:r>
      <w:r w:rsidR="00674F07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004C4">
        <w:t>Nadi Roso</w:t>
      </w:r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E004C4" w:rsidRPr="00E004C4">
        <w:t xml:space="preserve">UDRUGA ZA TERAPIJSKO I REKREACIJSKO JAHANJE "HRABRO SRCE", </w:t>
      </w:r>
      <w:proofErr w:type="spellStart"/>
      <w:r w:rsidR="00E004C4" w:rsidRPr="00E004C4">
        <w:t>Lipovački</w:t>
      </w:r>
      <w:proofErr w:type="spellEnd"/>
      <w:r w:rsidR="00E004C4" w:rsidRPr="00E004C4">
        <w:t xml:space="preserve"> put 1, Vukovar, Registarski broj: 16001053, OIB: 48897847541</w:t>
      </w:r>
      <w:r w:rsidR="00231648">
        <w:t xml:space="preserve">, dana </w:t>
      </w:r>
      <w:r w:rsidR="00E004C4">
        <w:t>3. lipnja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E004C4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E004C4" w:rsidRPr="00E004C4">
        <w:t xml:space="preserve">UDRUGA ZA TERAPIJSKO I REKREACIJSKO JAHANJE "HRABRO SRCE", </w:t>
      </w:r>
      <w:proofErr w:type="spellStart"/>
      <w:r w:rsidR="00E004C4" w:rsidRPr="00E004C4">
        <w:t>Lipovački</w:t>
      </w:r>
      <w:proofErr w:type="spellEnd"/>
      <w:r w:rsidR="00E004C4" w:rsidRPr="00E004C4">
        <w:t xml:space="preserve"> put 1, Vukovar, Registarski broj: 16001053, OIB: 48897847541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</w:t>
      </w:r>
      <w:r w:rsidR="00EA5FEE">
        <w:t xml:space="preserve"> </w:t>
      </w:r>
      <w:r w:rsidR="00E004C4">
        <w:t xml:space="preserve">Ivan </w:t>
      </w:r>
      <w:proofErr w:type="spellStart"/>
      <w:r w:rsidR="00E004C4">
        <w:t>Gjurašić</w:t>
      </w:r>
      <w:proofErr w:type="spellEnd"/>
      <w:r w:rsidR="00E004C4">
        <w:t>, Zagreb, Petrinjska 28, OIB: 66025260916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E004C4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E004C4" w:rsidRPr="00E004C4">
        <w:t xml:space="preserve">UDRUGA ZA TERAPIJSKO I REKREACIJSKO JAHANJE "HRABRO SRCE", </w:t>
      </w:r>
      <w:proofErr w:type="spellStart"/>
      <w:r w:rsidR="00E004C4" w:rsidRPr="00E004C4">
        <w:t>Lipovački</w:t>
      </w:r>
      <w:proofErr w:type="spellEnd"/>
      <w:r w:rsidR="00E004C4" w:rsidRPr="00E004C4">
        <w:t xml:space="preserve"> put 1, Vukovar, Registarski broj: 16001053, OIB: 48897847541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E004C4">
        <w:t>3</w:t>
      </w:r>
      <w:r w:rsidR="00BC4E22">
        <w:t>. ožujka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E004C4" w:rsidRPr="00E004C4">
        <w:t xml:space="preserve">UDRUGA ZA TERAPIJSKO I REKREACIJSKO JAHANJE "HRABRO SRCE", </w:t>
      </w:r>
      <w:proofErr w:type="spellStart"/>
      <w:r w:rsidR="00E004C4" w:rsidRPr="00E004C4">
        <w:t>Lipovački</w:t>
      </w:r>
      <w:proofErr w:type="spellEnd"/>
      <w:r w:rsidR="00E004C4" w:rsidRPr="00E004C4">
        <w:t xml:space="preserve"> put 1, Vukovar, Registarski broj: 16001053, OIB: 48897847541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E004C4">
        <w:t>7</w:t>
      </w:r>
      <w:r w:rsidR="00BC4E22">
        <w:t>. ožujka</w:t>
      </w:r>
      <w:r w:rsidR="007B37E8">
        <w:t xml:space="preserve"> 2016</w:t>
      </w:r>
      <w:r>
        <w:t>. objavio oglas na mrežnoj stranici e-Oglasna p</w:t>
      </w:r>
      <w:r w:rsidR="00674F07">
        <w:t xml:space="preserve">loča sudova pod </w:t>
      </w:r>
      <w:proofErr w:type="spellStart"/>
      <w:r w:rsidR="00674F07">
        <w:t>posl</w:t>
      </w:r>
      <w:proofErr w:type="spellEnd"/>
      <w:r w:rsidR="00674F07">
        <w:t>. brojem St-</w:t>
      </w:r>
      <w:r w:rsidR="00E004C4">
        <w:t>480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E004C4">
        <w:t>480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E004C4">
        <w:t>3. lipnja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                                 </w:t>
      </w:r>
      <w:r w:rsidR="00E004C4">
        <w:t xml:space="preserve">      Nada Roso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E004C4">
        <w:t>3/7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65EB2"/>
    <w:rsid w:val="00095675"/>
    <w:rsid w:val="000C0CEA"/>
    <w:rsid w:val="000D49F9"/>
    <w:rsid w:val="000E5197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657E40"/>
    <w:rsid w:val="00674F07"/>
    <w:rsid w:val="00686F9E"/>
    <w:rsid w:val="00690406"/>
    <w:rsid w:val="006913DA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004C4"/>
    <w:rsid w:val="00EA5FEE"/>
    <w:rsid w:val="00EE3FB4"/>
    <w:rsid w:val="00EE5967"/>
    <w:rsid w:val="00F01BB3"/>
    <w:rsid w:val="00F620B4"/>
    <w:rsid w:val="00F745B6"/>
    <w:rsid w:val="00F862D8"/>
    <w:rsid w:val="00F90D0D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62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62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2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2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6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62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62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2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2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TERAPIJSKO I REKREACIJSKO JAHANJE "HRABRO SRCE"</izvorni_sadrzaj>
    <derivirana_varijabla naziv="DomainObject.Predmet.ProtustrankaFormated_1">  UDRUGA ZA TERAPIJSKO I REKREACIJSKO JAHANJE "HRABRO SRCE"</derivirana_varijabla>
  </DomainObject.Predmet.ProtustrankaFormated>
  <DomainObject.Predmet.ProtustrankaFormatedOIB>
    <izvorni_sadrzaj>  UDRUGA ZA TERAPIJSKO I REKREACIJSKO JAHANJE "HRABRO SRCE", OIB 48897847541</izvorni_sadrzaj>
    <derivirana_varijabla naziv="DomainObject.Predmet.ProtustrankaFormatedOIB_1">  UDRUGA ZA TERAPIJSKO I REKREACIJSKO JAHANJE "HRABRO SRCE", OIB 48897847541</derivirana_varijabla>
  </DomainObject.Predmet.ProtustrankaFormatedOIB>
  <DomainObject.Predmet.ProtustrankaFormatedWithAdress>
    <izvorni_sadrzaj> UDRUGA ZA TERAPIJSKO I REKREACIJSKO JAHANJE "HRABRO SRCE", Lipovački put 1, 32000 Vukovar</izvorni_sadrzaj>
    <derivirana_varijabla naziv="DomainObject.Predmet.ProtustrankaFormatedWithAdress_1"> UDRUGA ZA TERAPIJSKO I REKREACIJSKO JAHANJE "HRABRO SRCE", Lipovački put 1, 32000 Vukovar</derivirana_varijabla>
  </DomainObject.Predmet.ProtustrankaFormatedWithAdress>
  <DomainObject.Predmet.ProtustrankaFormatedWithAdressOIB>
    <izvorni_sadrzaj> UDRUGA ZA TERAPIJSKO I REKREACIJSKO JAHANJE "HRABRO SRCE", OIB 48897847541, Lipovački put 1, 32000 Vukovar</izvorni_sadrzaj>
    <derivirana_varijabla naziv="DomainObject.Predmet.ProtustrankaFormatedWithAdressOIB_1"> UDRUGA ZA TERAPIJSKO I REKREACIJSKO JAHANJE "HRABRO SRCE", OIB 48897847541, Lipovački put 1, 32000 Vukovar</derivirana_varijabla>
  </DomainObject.Predmet.ProtustrankaFormatedWithAdressOIB>
  <DomainObject.Predmet.ProtustrankaWithAdress>
    <izvorni_sadrzaj>UDRUGA ZA TERAPIJSKO I REKREACIJSKO JAHANJE "HRABRO SRCE" Lipovački put 1, 32000 Vukovar</izvorni_sadrzaj>
    <derivirana_varijabla naziv="DomainObject.Predmet.ProtustrankaWithAdress_1">UDRUGA ZA TERAPIJSKO I REKREACIJSKO JAHANJE "HRABRO SRCE" Lipovački put 1, 32000 Vukovar</derivirana_varijabla>
  </DomainObject.Predmet.ProtustrankaWithAdress>
  <DomainObject.Predmet.ProtustrankaWithAdressOIB>
    <izvorni_sadrzaj>UDRUGA ZA TERAPIJSKO I REKREACIJSKO JAHANJE "HRABRO SRCE", OIB 48897847541, Lipovački put 1, 32000 Vukovar</izvorni_sadrzaj>
    <derivirana_varijabla naziv="DomainObject.Predmet.ProtustrankaWithAdressOIB_1">UDRUGA ZA TERAPIJSKO I REKREACIJSKO JAHANJE "HRABRO SRCE", OIB 48897847541, Lipovački put 1, 32000 Vukovar</derivirana_varijabla>
  </DomainObject.Predmet.ProtustrankaWithAdressOIB>
  <DomainObject.Predmet.ProtustrankaNazivFormated>
    <izvorni_sadrzaj>UDRUGA ZA TERAPIJSKO I REKREACIJSKO JAHANJE "HRABRO SRCE"</izvorni_sadrzaj>
    <derivirana_varijabla naziv="DomainObject.Predmet.ProtustrankaNazivFormated_1">UDRUGA ZA TERAPIJSKO I REKREACIJSKO JAHANJE "HRABRO SRCE"</derivirana_varijabla>
  </DomainObject.Predmet.ProtustrankaNazivFormated>
  <DomainObject.Predmet.ProtustrankaNazivFormatedOIB>
    <izvorni_sadrzaj>UDRUGA ZA TERAPIJSKO I REKREACIJSKO JAHANJE "HRABRO SRCE", OIB 48897847541</izvorni_sadrzaj>
    <derivirana_varijabla naziv="DomainObject.Predmet.ProtustrankaNazivFormatedOIB_1">UDRUGA ZA TERAPIJSKO I REKREACIJSKO JAHANJE "HRABRO SRCE", OIB 48897847541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ZA TERAPIJSKO I REKREACIJSKO JAHANJE "HRABRO SRCE"</item>
    </izvorni_sadrzaj>
    <derivirana_varijabla naziv="DomainObject.Predmet.ProtuStrankaListFormated_1">
      <item>UDRUGA ZA TERAPIJSKO I REKREACIJSKO JAHANJE "HRABRO SRCE"</item>
    </derivirana_varijabla>
  </DomainObject.Predmet.ProtuStrankaListFormated>
  <DomainObject.Predmet.ProtuStrankaListFormatedOIB>
    <izvorni_sadrzaj>
      <item>UDRUGA ZA TERAPIJSKO I REKREACIJSKO JAHANJE "HRABRO SRCE", OIB 48897847541</item>
    </izvorni_sadrzaj>
    <derivirana_varijabla naziv="DomainObject.Predmet.ProtuStrankaListFormatedOIB_1">
      <item>UDRUGA ZA TERAPIJSKO I REKREACIJSKO JAHANJE "HRABRO SRCE", OIB 48897847541</item>
    </derivirana_varijabla>
  </DomainObject.Predmet.ProtuStrankaListFormatedOIB>
  <DomainObject.Predmet.ProtuStrankaListFormatedWithAdress>
    <izvorni_sadrzaj>
      <item>UDRUGA ZA TERAPIJSKO I REKREACIJSKO JAHANJE "HRABRO SRCE", Lipovački put 1, 32000 Vukovar</item>
    </izvorni_sadrzaj>
    <derivirana_varijabla naziv="DomainObject.Predmet.ProtuStrankaListFormatedWithAdress_1">
      <item>UDRUGA ZA TERAPIJSKO I REKREACIJSKO JAHANJE "HRABRO SRCE", Lipovački put 1, 32000 Vukovar</item>
    </derivirana_varijabla>
  </DomainObject.Predmet.ProtuStrankaListFormatedWithAdress>
  <DomainObject.Predmet.ProtuStrankaListFormatedWithAdressOIB>
    <izvorni_sadrzaj>
      <item>UDRUGA ZA TERAPIJSKO I REKREACIJSKO JAHANJE "HRABRO SRCE", OIB 48897847541, Lipovački put 1, 32000 Vukovar</item>
    </izvorni_sadrzaj>
    <derivirana_varijabla naziv="DomainObject.Predmet.ProtuStrankaListFormatedWithAdressOIB_1">
      <item>UDRUGA ZA TERAPIJSKO I REKREACIJSKO JAHANJE "HRABRO SRCE", OIB 48897847541, Lipovački put 1, 32000 Vukovar</item>
    </derivirana_varijabla>
  </DomainObject.Predmet.ProtuStrankaListFormatedWithAdressOIB>
  <DomainObject.Predmet.ProtuStrankaListNazivFormated>
    <izvorni_sadrzaj>
      <item>UDRUGA ZA TERAPIJSKO I REKREACIJSKO JAHANJE "HRABRO SRCE"</item>
    </izvorni_sadrzaj>
    <derivirana_varijabla naziv="DomainObject.Predmet.ProtuStrankaListNazivFormated_1">
      <item>UDRUGA ZA TERAPIJSKO I REKREACIJSKO JAHANJE "HRABRO SRCE"</item>
    </derivirana_varijabla>
  </DomainObject.Predmet.ProtuStrankaListNazivFormated>
  <DomainObject.Predmet.ProtuStrankaListNazivFormatedOIB>
    <izvorni_sadrzaj>
      <item>UDRUGA ZA TERAPIJSKO I REKREACIJSKO JAHANJE "HRABRO SRCE", OIB 48897847541</item>
    </izvorni_sadrzaj>
    <derivirana_varijabla naziv="DomainObject.Predmet.ProtuStrankaListNazivFormatedOIB_1">
      <item>UDRUGA ZA TERAPIJSKO I REKREACIJSKO JAHANJE "HRABRO SRCE", OIB 48897847541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ZA TERAPIJSKO I REKREACIJSKO JAHANJE "HRABRO SRCE"</izvorni_sadrzaj>
    <derivirana_varijabla naziv="DomainObject.Predmet.ProtustrankaIDrugi_1">UDRUGA ZA TERAPIJSKO I REKREACIJSKO JAHANJE "HRABRO SRCE"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ZA TERAPIJSKO I REKREACIJSKO JAHANJE "HRABRO SRCE", OIB 48897847541, Lipovački put 1, 32000 Vukovar</izvorni_sadrzaj>
    <derivirana_varijabla naziv="DomainObject.Predmet.ProtustrankaIDrugiAdressOIB_1">UDRUGA ZA TERAPIJSKO I REKREACIJSKO JAHANJE "HRABRO SRCE", OIB 48897847541, Lipovački put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ZA TERAPIJSKO I REKREACIJSKO JAHANJE "HRABRO SRCE"</item>
    </izvorni_sadrzaj>
    <derivirana_varijabla naziv="DomainObject.Predmet.SudioniciListNaziv_1">
      <item>FINA RC OSIJEK</item>
      <item>UDRUGA ZA TERAPIJSKO I REKREACIJSKO JAHANJE "HRABRO SRCE"</item>
    </derivirana_varijabla>
  </DomainObject.Predmet.SudioniciListNaziv>
  <DomainObject.Predmet.SudioniciListAdressOIB>
    <izvorni_sadrzaj>
      <item>FINA RC OSIJEK, OIB 85821130368</item>
      <item>UDRUGA ZA TERAPIJSKO I REKREACIJSKO JAHANJE "HRABRO SRCE", OIB 48897847541, Lipovački put 1,32000 Vukovar</item>
    </izvorni_sadrzaj>
    <derivirana_varijabla naziv="DomainObject.Predmet.SudioniciListAdressOIB_1">
      <item>FINA RC OSIJEK, OIB 85821130368</item>
      <item>UDRUGA ZA TERAPIJSKO I REKREACIJSKO JAHANJE "HRABRO SRCE", OIB 48897847541, Lipovački put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48897847541</item>
    </izvorni_sadrzaj>
    <derivirana_varijabla naziv="DomainObject.Predmet.SudioniciListNazivOIB_1">
      <item>, OIB 85821130368</item>
      <item>, OIB 48897847541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2315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2016-06-03T05:54:00Z</dcterms:created>
  <dc:creator>korisnik</dc:creator>
  <cp:lastModifiedBy>Žana Bem</cp:lastModifiedBy>
  <cp:lastPrinted>2016-01-04T10:52:00Z</cp:lastPrinted>
  <dcterms:modified xmlns:xsi="http://www.w3.org/2001/XMLSchema-instance" xsi:type="dcterms:W3CDTF">2016-06-03T06:01:00Z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