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20a8" w14:paraId="41820a8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0F2A05" w:rsidR="000F2A05" w:rsidRPr="000F2A05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0F2A05" w:rsidRPr="000F2A05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0F2A05" w:rsidP="000F2A05" w:rsidR="00706655">
      <w:pPr>
        <w:jc w:val="both"/>
        <w:rPr>
          <w:sz w:val="24"/>
          <w:szCs w:val="24"/>
        </w:rPr>
      </w:pPr>
      <w:r w:rsidRPr="000F2A05">
        <w:rPr>
          <w:sz w:val="24"/>
          <w:szCs w:val="24"/>
        </w:rPr>
        <w:t>NIVES KOZMETIČKI SALON j.d.o.o., Petrinja (Grad Petrinja), Brezje 13, OIB: 29124626070</w:t>
      </w:r>
      <w:r w:rsidR="00436A46" w:rsidRPr="00436A46">
        <w:rPr>
          <w:sz w:val="24"/>
          <w:szCs w:val="24"/>
        </w:rPr>
        <w:t>,</w:t>
      </w:r>
      <w:r w:rsidR="00EE66E1">
        <w:rPr>
          <w:sz w:val="24"/>
          <w:szCs w:val="24"/>
        </w:rPr>
        <w:t xml:space="preserve"> dana 1</w:t>
      </w:r>
      <w:r w:rsidR="00436A46">
        <w:rPr>
          <w:sz w:val="24"/>
          <w:szCs w:val="24"/>
        </w:rPr>
        <w:t>9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048C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0F2A05" w:rsidRPr="000F2A05">
        <w:rPr>
          <w:sz w:val="24"/>
          <w:szCs w:val="24"/>
        </w:rPr>
        <w:t>NIVES KOZMETIČKI SALON j.d.o.o., Petrinja (Grad Petrinja), Brezje 13, OIB: 29124626070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36A46">
        <w:rPr>
          <w:sz w:val="24"/>
          <w:szCs w:val="24"/>
        </w:rPr>
        <w:t>19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106786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II. Za stečajnog upravitelja imenuje se</w:t>
      </w:r>
      <w:r w:rsidR="00106786">
        <w:rPr>
          <w:sz w:val="24"/>
          <w:szCs w:val="24"/>
        </w:rPr>
        <w:t xml:space="preserve"> </w:t>
      </w:r>
      <w:r w:rsidR="000F2A05" w:rsidRPr="000F2A05">
        <w:rPr>
          <w:sz w:val="24"/>
          <w:szCs w:val="24"/>
        </w:rPr>
        <w:t>IVAN ČULIĆ, Trg Josipa Jurja Strossmayera 25, Križevci, OIB: 28643153330</w:t>
      </w:r>
      <w:r w:rsidR="00D048C0" w:rsidRPr="00D048C0">
        <w:rPr>
          <w:sz w:val="24"/>
          <w:szCs w:val="24"/>
        </w:rPr>
        <w:t>.</w:t>
      </w:r>
      <w:r w:rsidR="00106786">
        <w:rPr>
          <w:sz w:val="24"/>
          <w:szCs w:val="24"/>
        </w:rPr>
        <w:t xml:space="preserve"> </w:t>
      </w:r>
    </w:p>
    <w:p w:rsidRDefault="001C364D" w:rsidP="00D048C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0F2A05" w:rsidRPr="000F2A05">
        <w:rPr>
          <w:sz w:val="24"/>
          <w:szCs w:val="24"/>
        </w:rPr>
        <w:t>NIVES KOZMETIČKI SALON j.d.o.o., Petrinja (Grad Petrinja), Brezje 13, OIB: 29124626070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1.083,65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Ročište radi rasprave o pretpostavkama za otvaranje stečajnog postupka održano je 14. studenoga 2017. godine. Na ročištu je pročitana potvrda MUP-a od 17.10.2017.g. iz koje je vidljivo kako dužnik nije evidentiran kao vlasnik vozila, te je izvršen uvid u podatak o vlasništvu nekretnina iz kojeg je vidljivo kako predloženi stečajni dužnik nije evidentiran kao vlasnik nekretnine (list 22 spisa). Pročitan je i podnesak predlagatelja od 29.9.2017.g. u kojem isti ostaju kod prijedloga, te potvrđuju kako je račun predloženog stečajnog dužnika blokiran u razdoblju duljem od 60 dana.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F2A05" w:rsidP="000F2A05" w:rsidR="000F2A05" w:rsidRPr="000F2A05">
      <w:pPr>
        <w:overflowPunct w:val="false"/>
        <w:ind w:firstLine="708"/>
        <w:jc w:val="both"/>
        <w:rPr>
          <w:sz w:val="24"/>
          <w:szCs w:val="24"/>
        </w:rPr>
      </w:pPr>
    </w:p>
    <w:p w:rsidRDefault="000F2A05" w:rsidP="000F2A05" w:rsidR="00106786">
      <w:pPr>
        <w:overflowPunct w:val="false"/>
        <w:ind w:firstLine="708"/>
        <w:jc w:val="both"/>
        <w:rPr>
          <w:sz w:val="24"/>
          <w:szCs w:val="24"/>
        </w:rPr>
      </w:pPr>
      <w:r w:rsidRPr="000F2A05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0F2A05" w:rsidP="00106786" w:rsidR="000F2A05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106786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</w:t>
      </w:r>
      <w:r w:rsidR="00436A46">
        <w:t>9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3364FD" w:rsidP="00E91121" w:rsidR="003364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64FD" w:rsidP="00E91121" w:rsidR="003364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64FD" w:rsidP="00E91121" w:rsidR="003364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3364FD" w:rsidP="00E91121" w:rsidR="003364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364FD" w:rsidP="00E91121" w:rsidR="003364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364FD" w:rsidP="00E91121" w:rsidR="003364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364FD" w:rsidP="00E91121" w:rsidR="003364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3364FD" w:rsidR="00FA17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3364FD" w:rsidP="00743790" w:rsidR="003364FD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3566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F2A05">
      <w:rPr>
        <w:sz w:val="24"/>
        <w:szCs w:val="24"/>
      </w:rPr>
      <w:t>2408</w:t>
    </w:r>
    <w:r w:rsidR="004D2B70">
      <w:rPr>
        <w:sz w:val="24"/>
        <w:szCs w:val="24"/>
      </w:rPr>
      <w:t>/2016</w:t>
    </w:r>
    <w:r w:rsidR="003364FD">
      <w:rPr>
        <w:sz w:val="24"/>
        <w:szCs w:val="24"/>
      </w:rPr>
      <w:t>-21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0F2A05"/>
    <w:rsid w:val="00103BB3"/>
    <w:rsid w:val="00106786"/>
    <w:rsid w:val="00116BD3"/>
    <w:rsid w:val="0012073F"/>
    <w:rsid w:val="00135A2D"/>
    <w:rsid w:val="00156302"/>
    <w:rsid w:val="001C364D"/>
    <w:rsid w:val="001E528E"/>
    <w:rsid w:val="00234926"/>
    <w:rsid w:val="00235669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364FD"/>
    <w:rsid w:val="00344F3F"/>
    <w:rsid w:val="00361247"/>
    <w:rsid w:val="00392C86"/>
    <w:rsid w:val="003D3469"/>
    <w:rsid w:val="003D4306"/>
    <w:rsid w:val="003F0E50"/>
    <w:rsid w:val="00400237"/>
    <w:rsid w:val="00436A46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481C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048C0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6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6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6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6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6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6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6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6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St-2408/2016</izvorni_sadrzaj>
    <derivirana_varijabla naziv="DomainObject.Predmet.OznakaBroj_1">St-2408/2016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NIVES KOZMETIČKI SALON j.d.o.o. za njegu i održavanje tijela</izvorni_sadrzaj>
    <derivirana_varijabla naziv="DomainObject.Predmet.ProtustrankaFormated_1">  NIVES KOZMETIČKI SALON j.d.o.o. za njegu i održavanje tijela</derivirana_varijabla>
  </DomainObject.Predmet.ProtustrankaFormated>
  <DomainObject.Predmet.ProtustrankaFormatedOIB>
    <izvorni_sadrzaj>  NIVES KOZMETIČKI SALON j.d.o.o. za njegu i održavanje tijela, OIB 29124626070</izvorni_sadrzaj>
    <derivirana_varijabla naziv="DomainObject.Predmet.ProtustrankaFormatedOIB_1">  NIVES KOZMETIČKI SALON j.d.o.o. za njegu i održavanje tijela, OIB 29124626070</derivirana_varijabla>
  </DomainObject.Predmet.ProtustrankaFormatedOIB>
  <DomainObject.Predmet.ProtustrankaFormatedWithAdress>
    <izvorni_sadrzaj> NIVES KOZMETIČKI SALON j.d.o.o. za njegu i održavanje tijela, Brezje 13, 44250 Petrinja</izvorni_sadrzaj>
    <derivirana_varijabla naziv="DomainObject.Predmet.ProtustrankaFormatedWithAdress_1"> NIVES KOZMETIČKI SALON j.d.o.o. za njegu i održavanje tijela, Brezje 13, 44250 Petrinja</derivirana_varijabla>
  </DomainObject.Predmet.ProtustrankaFormatedWithAdress>
  <DomainObject.Predmet.ProtustrankaFormatedWithAdressOIB>
    <izvorni_sadrzaj> NIVES KOZMETIČKI SALON j.d.o.o. za njegu i održavanje tijela, OIB 29124626070, Brezje 13, 44250 Petrinja</izvorni_sadrzaj>
    <derivirana_varijabla naziv="DomainObject.Predmet.ProtustrankaFormatedWithAdressOIB_1"> NIVES KOZMETIČKI SALON j.d.o.o. za njegu i održavanje tijela, OIB 29124626070, Brezje 13, 44250 Petrinja</derivirana_varijabla>
  </DomainObject.Predmet.ProtustrankaFormatedWithAdressOIB>
  <DomainObject.Predmet.ProtustrankaWithAdress>
    <izvorni_sadrzaj>NIVES KOZMETIČKI SALON j.d.o.o. za njegu i održavanje tijela Brezje 13, 44250 Petrinja</izvorni_sadrzaj>
    <derivirana_varijabla naziv="DomainObject.Predmet.ProtustrankaWithAdress_1">NIVES KOZMETIČKI SALON j.d.o.o. za njegu i održavanje tijela Brezje 13, 44250 Petrinja</derivirana_varijabla>
  </DomainObject.Predmet.ProtustrankaWithAdress>
  <DomainObject.Predmet.ProtustrankaWithAdressOIB>
    <izvorni_sadrzaj>NIVES KOZMETIČKI SALON j.d.o.o. za njegu i održavanje tijela, OIB 29124626070, Brezje 13, 44250 Petrinja</izvorni_sadrzaj>
    <derivirana_varijabla naziv="DomainObject.Predmet.ProtustrankaWithAdressOIB_1">NIVES KOZMETIČKI SALON j.d.o.o. za njegu i održavanje tijela, OIB 29124626070, Brezje 13, 44250 Petrinja</derivirana_varijabla>
  </DomainObject.Predmet.ProtustrankaWithAdressOIB>
  <DomainObject.Predmet.ProtustrankaNazivFormated>
    <izvorni_sadrzaj>NIVES KOZMETIČKI SALON j.d.o.o. za njegu i održavanje tijela</izvorni_sadrzaj>
    <derivirana_varijabla naziv="DomainObject.Predmet.ProtustrankaNazivFormated_1">NIVES KOZMETIČKI SALON j.d.o.o. za njegu i održavanje tijela</derivirana_varijabla>
  </DomainObject.Predmet.ProtustrankaNazivFormated>
  <DomainObject.Predmet.ProtustrankaNazivFormatedOIB>
    <izvorni_sadrzaj>NIVES KOZMETIČKI SALON j.d.o.o. za njegu i održavanje tijela, OIB 29124626070</izvorni_sadrzaj>
    <derivirana_varijabla naziv="DomainObject.Predmet.ProtustrankaNazivFormatedOIB_1">NIVES KOZMETIČKI SALON j.d.o.o. za njegu i održavanje tijela, OIB 29124626070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Ljubičić</izvorni_sadrzaj>
    <derivirana_varijabla naziv="DomainObject.Predmet.StrankaFormated_1">  FINA Regionalni centar Zagreb; Željka Ljubičić</derivirana_varijabla>
  </DomainObject.Predmet.StrankaFormated>
  <DomainObject.Predmet.StrankaFormatedOIB>
    <izvorni_sadrzaj>  FINA Regionalni centar Zagreb, OIB 85821130368; Željka Ljubičić, OIB 77362659465</izvorni_sadrzaj>
    <derivirana_varijabla naziv="DomainObject.Predmet.StrankaFormatedOIB_1">  FINA Regionalni centar Zagreb, OIB 85821130368; Željka Ljubičić, OIB 77362659465</derivirana_varijabla>
  </DomainObject.Predmet.StrankaFormatedOIB>
  <DomainObject.Predmet.StrankaFormatedWithAdress>
    <izvorni_sadrzaj> FINA Regionalni centar Zagreb, Trg svibanjskih žrtava 1995. br 1, 10000 Zagreb; Željka Ljubičić, Brezje 13, 44250 Petrinja</izvorni_sadrzaj>
    <derivirana_varijabla naziv="DomainObject.Predmet.StrankaFormatedWithAdress_1"> FINA Regionalni centar Zagreb, Trg svibanjskih žrtava 1995. br 1, 10000 Zagreb; Željka Ljubičić, Brezje 13, 44250 Petrinja</derivirana_varijabla>
  </DomainObject.Predmet.StrankaFormatedWithAdress>
  <DomainObject.Predmet.StrankaFormatedWithAdressOIB>
    <izvorni_sadrzaj> FINA Regionalni centar Zagreb, OIB 85821130368, Trg svibanjskih žrtava 1995. br 1, 10000 Zagreb; Željka Ljubičić, OIB 77362659465, Brezje 13, 44250 Petrinja</izvorni_sadrzaj>
    <derivirana_varijabla naziv="DomainObject.Predmet.StrankaFormatedWithAdressOIB_1"> FINA Regionalni centar Zagreb, OIB 85821130368, Trg svibanjskih žrtava 1995. br 1, 10000 Zagreb; Željka Ljubičić, OIB 77362659465, Brezje 13, 44250 Petrinja</derivirana_varijabla>
  </DomainObject.Predmet.StrankaFormatedWithAdressOIB>
  <DomainObject.Predmet.StrankaWithAdress>
    <izvorni_sadrzaj>FINA Regionalni centar Zagreb Trg svibanjskih žrtava 1995. br 1,10000 Zagreb,Željka Ljubičić Brezje 13,44250 Petrinja</izvorni_sadrzaj>
    <derivirana_varijabla naziv="DomainObject.Predmet.StrankaWithAdress_1">FINA Regionalni centar Zagreb Trg svibanjskih žrtava 1995. br 1,10000 Zagreb,Željka Ljubičić Brezje 13,44250 Petrinja</derivirana_varijabla>
  </DomainObject.Predmet.StrankaWithAdress>
  <DomainObject.Predmet.StrankaWithAdressOIB>
    <izvorni_sadrzaj>FINA Regionalni centar Zagreb, OIB 85821130368, Trg svibanjskih žrtava 1995. br 1,10000 Zagreb,Željka Ljubičić, OIB 77362659465, Brezje 13,44250 Petrinja</izvorni_sadrzaj>
    <derivirana_varijabla naziv="DomainObject.Predmet.StrankaWithAdressOIB_1">FINA Regionalni centar Zagreb, OIB 85821130368, Trg svibanjskih žrtava 1995. br 1,10000 Zagreb,Željka Ljubičić, OIB 77362659465, Brezje 13,44250 Petrinja</derivirana_varijabla>
  </DomainObject.Predmet.StrankaWithAdressOIB>
  <DomainObject.Predmet.StrankaNazivFormated>
    <izvorni_sadrzaj>FINA Regionalni centar Zagreb,Željka Ljubičić</izvorni_sadrzaj>
    <derivirana_varijabla naziv="DomainObject.Predmet.StrankaNazivFormated_1">FINA Regionalni centar Zagreb,Željka Ljubičić</derivirana_varijabla>
  </DomainObject.Predmet.StrankaNazivFormated>
  <DomainObject.Predmet.StrankaNazivFormatedOIB>
    <izvorni_sadrzaj>FINA Regionalni centar Zagreb, OIB 85821130368,Željka Ljubičić, OIB 77362659465</izvorni_sadrzaj>
    <derivirana_varijabla naziv="DomainObject.Predmet.StrankaNazivFormatedOIB_1">FINA Regionalni centar Zagreb, OIB 85821130368,Željka Ljubičić, OIB 77362659465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Ljubičić</item>
    </izvorni_sadrzaj>
    <derivirana_varijabla naziv="DomainObject.Predmet.StrankaListFormated_1">
      <item>FINA Regionalni centar Zagreb</item>
      <item>Željka Ljubičić</item>
    </derivirana_varijabla>
  </DomainObject.Predmet.StrankaListFormated>
  <DomainObject.Predmet.StrankaListFormatedOIB>
    <izvorni_sadrzaj>
      <item>FINA Regionalni centar Zagreb, OIB 85821130368</item>
      <item>Željka Ljubičić, OIB 77362659465</item>
    </izvorni_sadrzaj>
    <derivirana_varijabla naziv="DomainObject.Predmet.StrankaListFormatedOIB_1">
      <item>FINA Regionalni centar Zagreb, OIB 85821130368</item>
      <item>Željka Ljubičić, OIB 77362659465</item>
    </derivirana_varijabla>
  </DomainObject.Predmet.StrankaListFormatedOIB>
  <DomainObject.Predmet.StrankaListFormatedWithAdress>
    <izvorni_sadrzaj>
      <item>FINA Regionalni centar Zagreb, Trg svibanjskih žrtava 1995. br 1, 10000 Zagreb</item>
      <item>Željka Ljubičić, Brezje 13, 44250 Petrinja</item>
    </izvorni_sadrzaj>
    <derivirana_varijabla naziv="DomainObject.Predmet.StrankaListFormatedWithAdress_1">
      <item>FINA Regionalni centar Zagreb, Trg svibanjskih žrtava 1995. br 1, 10000 Zagreb</item>
      <item>Željka Ljubičić, Brezje 13,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Željka Ljubičić, OIB 77362659465, Brezje 13, 44250 Petrinja</item>
    </izvorni_sadrzaj>
    <derivirana_varijabla naziv="DomainObject.Predmet.StrankaListFormatedWithAdressOIB_1">
      <item>FINA Regionalni centar Zagreb, OIB 85821130368, Trg svibanjskih žrtava 1995. br 1, 10000 Zagreb</item>
      <item>Željka Ljubičić, OIB 77362659465, Brezje 13, 44250 Petrinja</item>
    </derivirana_varijabla>
  </DomainObject.Predmet.StrankaListFormatedWithAdressOIB>
  <DomainObject.Predmet.StrankaListNazivFormated>
    <izvorni_sadrzaj>
      <item>FINA Regionalni centar Zagreb</item>
      <item>Željka Ljubičić</item>
    </izvorni_sadrzaj>
    <derivirana_varijabla naziv="DomainObject.Predmet.StrankaListNazivFormated_1">
      <item>FINA Regionalni centar Zagreb</item>
      <item>Željka Ljubičić</item>
    </derivirana_varijabla>
  </DomainObject.Predmet.StrankaListNazivFormated>
  <DomainObject.Predmet.StrankaListNazivFormatedOIB>
    <izvorni_sadrzaj>
      <item>FINA Regionalni centar Zagreb, OIB 85821130368</item>
      <item>Željka Ljubičić, OIB 77362659465</item>
    </izvorni_sadrzaj>
    <derivirana_varijabla naziv="DomainObject.Predmet.StrankaListNazivFormatedOIB_1">
      <item>FINA Regionalni centar Zagreb, OIB 85821130368</item>
      <item>Željka Ljubičić, OIB 77362659465</item>
    </derivirana_varijabla>
  </DomainObject.Predmet.StrankaListNazivFormatedOIB>
  <DomainObject.Predmet.ProtuStrankaListFormated>
    <izvorni_sadrzaj>
      <item>NIVES KOZMETIČKI SALON j.d.o.o. za njegu i održavanje tijela</item>
    </izvorni_sadrzaj>
    <derivirana_varijabla naziv="DomainObject.Predmet.ProtuStrankaListFormated_1">
      <item>NIVES KOZMETIČKI SALON j.d.o.o. za njegu i održavanje tijela</item>
    </derivirana_varijabla>
  </DomainObject.Predmet.ProtuStrankaListFormated>
  <DomainObject.Predmet.ProtuStrankaListFormatedOIB>
    <izvorni_sadrzaj>
      <item>NIVES KOZMETIČKI SALON j.d.o.o. za njegu i održavanje tijela, OIB 29124626070</item>
    </izvorni_sadrzaj>
    <derivirana_varijabla naziv="DomainObject.Predmet.ProtuStrankaListFormatedOIB_1">
      <item>NIVES KOZMETIČKI SALON j.d.o.o. za njegu i održavanje tijela, OIB 29124626070</item>
    </derivirana_varijabla>
  </DomainObject.Predmet.ProtuStrankaListFormatedOIB>
  <DomainObject.Predmet.ProtuStrankaListFormatedWithAdress>
    <izvorni_sadrzaj>
      <item>NIVES KOZMETIČKI SALON j.d.o.o. za njegu i održavanje tijela, Brezje 13, 44250 Petrinja</item>
    </izvorni_sadrzaj>
    <derivirana_varijabla naziv="DomainObject.Predmet.ProtuStrankaListFormatedWithAdress_1">
      <item>NIVES KOZMETIČKI SALON j.d.o.o. za njegu i održavanje tijela, Brezje 13, 44250 Petrinja</item>
    </derivirana_varijabla>
  </DomainObject.Predmet.ProtuStrankaListFormatedWithAdress>
  <DomainObject.Predmet.ProtuStrankaListFormatedWithAdressOIB>
    <izvorni_sadrzaj>
      <item>NIVES KOZMETIČKI SALON j.d.o.o. za njegu i održavanje tijela, OIB 29124626070, Brezje 13, 44250 Petrinja</item>
    </izvorni_sadrzaj>
    <derivirana_varijabla naziv="DomainObject.Predmet.ProtuStrankaListFormatedWithAdressOIB_1">
      <item>NIVES KOZMETIČKI SALON j.d.o.o. za njegu i održavanje tijela, OIB 29124626070, Brezje 13, 44250 Petrinja</item>
    </derivirana_varijabla>
  </DomainObject.Predmet.ProtuStrankaListFormatedWithAdressOIB>
  <DomainObject.Predmet.ProtuStrankaListNazivFormated>
    <izvorni_sadrzaj>
      <item>NIVES KOZMETIČKI SALON j.d.o.o. za njegu i održavanje tijela</item>
    </izvorni_sadrzaj>
    <derivirana_varijabla naziv="DomainObject.Predmet.ProtuStrankaListNazivFormated_1">
      <item>NIVES KOZMETIČKI SALON j.d.o.o. za njegu i održavanje tijela</item>
    </derivirana_varijabla>
  </DomainObject.Predmet.ProtuStrankaListNazivFormated>
  <DomainObject.Predmet.ProtuStrankaListNazivFormatedOIB>
    <izvorni_sadrzaj>
      <item>NIVES KOZMETIČKI SALON j.d.o.o. za njegu i održavanje tijela, OIB 29124626070</item>
    </izvorni_sadrzaj>
    <derivirana_varijabla naziv="DomainObject.Predmet.ProtuStrankaListNazivFormatedOIB_1">
      <item>NIVES KOZMETIČKI SALON j.d.o.o. za njegu i održavanje tijela, OIB 29124626070</item>
    </derivirana_varijabla>
  </DomainObject.Predmet.ProtuStrankaListNazivFormatedOIB>
  <DomainObject.Predmet.OstaliListFormated>
    <izvorni_sadrzaj>
      <item>Željka Ljubičić</item>
      <item>ŽDO Sisak</item>
      <item>RH MUP</item>
    </izvorni_sadrzaj>
    <derivirana_varijabla naziv="DomainObject.Predmet.OstaliListFormated_1">
      <item>Željka Ljubičić</item>
      <item>ŽDO Sisak</item>
      <item>RH MUP</item>
    </derivirana_varijabla>
  </DomainObject.Predmet.OstaliListFormated>
  <DomainObject.Predmet.OstaliListFormatedOIB>
    <izvorni_sadrzaj>
      <item>Željka Ljubičić, OIB 77362659465</item>
      <item>ŽDO Sisak, OIB 05526850490</item>
      <item>RH MUP</item>
    </izvorni_sadrzaj>
    <derivirana_varijabla naziv="DomainObject.Predmet.OstaliListFormatedOIB_1">
      <item>Željka Ljubičić, OIB 77362659465</item>
      <item>ŽDO Sisak, OIB 05526850490</item>
      <item>RH MUP</item>
    </derivirana_varijabla>
  </DomainObject.Predmet.OstaliListFormatedOIB>
  <DomainObject.Predmet.OstaliListFormatedWithAdress>
    <izvorni_sadrzaj>
      <item>Željka Ljubičić, Brezje 13, 44250 Petrinja</item>
      <item>ŽDO Sisak, Kralja Tomislava 40, 44000 Sisak</item>
      <item>RH MUP, Heinzelova 98, 10000 Zagreb</item>
    </izvorni_sadrzaj>
    <derivirana_varijabla naziv="DomainObject.Predmet.OstaliListFormatedWithAdress_1">
      <item>Željka Ljubičić, Brezje 13, 44250 Petrinja</item>
      <item>ŽDO Sisak, Kralja Tomislava 40, 44000 Sisak</item>
      <item>RH MUP, Heinzelova 98, 10000 Zagreb</item>
    </derivirana_varijabla>
  </DomainObject.Predmet.OstaliListFormatedWithAdress>
  <DomainObject.Predmet.OstaliListFormatedWithAdressOIB>
    <izvorni_sadrzaj>
      <item>Željka Ljubičić, OIB 77362659465, Brezje 13, 44250 Petrinja</item>
      <item>ŽDO Sisak, OIB 05526850490, Kralja Tomislava 40, 44000 Sisak</item>
      <item>RH MUP, Heinzelova 98, 10000 Zagreb</item>
    </izvorni_sadrzaj>
    <derivirana_varijabla naziv="DomainObject.Predmet.OstaliListFormatedWithAdressOIB_1">
      <item>Željka Ljubičić, OIB 77362659465, Brezje 13, 44250 Petrinja</item>
      <item>ŽDO Sisak, OIB 05526850490, Kralja Tomislava 40, 44000 Sisak</item>
      <item>RH MUP, Heinzelova 98, 10000 Zagreb</item>
    </derivirana_varijabla>
  </DomainObject.Predmet.OstaliListFormatedWithAdressOIB>
  <DomainObject.Predmet.OstaliListNazivFormated>
    <izvorni_sadrzaj>
      <item>Željka Ljubičić</item>
      <item>ŽDO Sisak</item>
      <item>RH MUP</item>
    </izvorni_sadrzaj>
    <derivirana_varijabla naziv="DomainObject.Predmet.OstaliListNazivFormated_1">
      <item>Željka Ljubičić</item>
      <item>ŽDO Sisak</item>
      <item>RH MUP</item>
    </derivirana_varijabla>
  </DomainObject.Predmet.OstaliListNazivFormated>
  <DomainObject.Predmet.OstaliListNazivFormatedOIB>
    <izvorni_sadrzaj>
      <item>Željka Ljubičić, OIB 77362659465</item>
      <item>ŽDO Sisak, OIB 05526850490</item>
      <item>RH MUP</item>
    </izvorni_sadrzaj>
    <derivirana_varijabla naziv="DomainObject.Predmet.OstaliListNazivFormatedOIB_1">
      <item>Željka Ljubičić, OIB 77362659465</item>
      <item>ŽDO Sisak, OIB 05526850490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NIVES KOZMETIČKI SALON j.d.o.o. za njegu i održavanje tijela</izvorni_sadrzaj>
    <derivirana_varijabla naziv="DomainObject.Predmet.ProtustrankaIDrugi_1">NIVES KOZMETIČKI SALON j.d.o.o. za njegu i održavanje tijela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NIVES KOZMETIČKI SALON j.d.o.o. za njegu i održavanje tijela, OIB 29124626070, Brezje 13, 44250 Petrinja</izvorni_sadrzaj>
    <derivirana_varijabla naziv="DomainObject.Predmet.ProtustrankaIDrugiAdressOIB_1">NIVES KOZMETIČKI SALON j.d.o.o. za njegu i održavanje tijela, OIB 29124626070, Brezje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NIVES KOZMETIČKI SALON j.d.o.o. za njegu i održavanje tijela</item>
      <item>Željka Ljubičić</item>
      <item>Željka Ljubičić</item>
      <item>ŽDO Sisak</item>
      <item>RH MUP</item>
    </izvorni_sadrzaj>
    <derivirana_varijabla naziv="DomainObject.Predmet.SudioniciListNaziv_1">
      <item>FINA Regionalni centar Zagreb</item>
      <item>NIVES KOZMETIČKI SALON j.d.o.o. za njegu i održavanje tijela</item>
      <item>Željka Ljubičić</item>
      <item>Željka Ljubičić</item>
      <item>ŽDO Sisak</item>
      <item>RH MUP</item>
    </derivirana_varijabla>
  </DomainObject.Predmet.SudioniciListNaziv>
  <DomainObject.Predmet.SudioniciListAdressOIB>
    <izvorni_sadrzaj>
      <item>FINA Regionalni centar Zagreb, OIB 85821130368, Trg svibanjskih žrtava 1995. br 1,10000 Zagreb</item>
      <item>NIVES KOZMETIČKI SALON j.d.o.o. za njegu i održavanje tijela, OIB 29124626070, Brezje 13,44250 Petrinja</item>
      <item>Željka Ljubičić, OIB 77362659465, Brezje 13,44250 Petrinja</item>
      <item>Željka Ljubičić, OIB 77362659465, Brezje 13,44250 Petrinja</item>
      <item>ŽDO Sisak, OIB 05526850490, Kralja Tomislava 40,44000 Sisak</item>
      <item>RH MUP, Heinzelova 98,10000 Zagreb</item>
    </izvorni_sadrzaj>
    <derivirana_varijabla naziv="DomainObject.Predmet.SudioniciListAdressOIB_1">
      <item>FINA Regionalni centar Zagreb, OIB 85821130368, Trg svibanjskih žrtava 1995. br 1,10000 Zagreb</item>
      <item>NIVES KOZMETIČKI SALON j.d.o.o. za njegu i održavanje tijela, OIB 29124626070, Brezje 13,44250 Petrinja</item>
      <item>Željka Ljubičić, OIB 77362659465, Brezje 13,44250 Petrinja</item>
      <item>Željka Ljubičić, OIB 77362659465, Brezje 13,44250 Petrinja</item>
      <item>ŽDO Sisak, OIB 05526850490, Kralja Tomislava 40,44000 Sisak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29124626070</item>
      <item>, OIB 77362659465</item>
      <item>, OIB 77362659465</item>
      <item>, OIB 05526850490</item>
      <item>, OIB null</item>
    </izvorni_sadrzaj>
    <derivirana_varijabla naziv="DomainObject.Predmet.SudioniciListNazivOIB_1">
      <item>, OIB 85821130368</item>
      <item>, OIB 29124626070</item>
      <item>, OIB 77362659465</item>
      <item>, OIB 77362659465</item>
      <item>, OIB 05526850490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863</properties:Words>
  <properties:Characters>4834</properties:Characters>
  <properties:Lines>148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2017-12-19T13:15:00Z</dcterms:created>
  <dc:creator>nribaric</dc:creator>
  <cp:lastModifiedBy>Jadranka Zelić</cp:lastModifiedBy>
  <cp:lastPrinted>2017-12-19T13:46:00Z</cp:lastPrinted>
  <dcterms:modified xmlns:xsi="http://www.w3.org/2001/XMLSchema-instance" xsi:type="dcterms:W3CDTF">2017-12-19T13:47:00Z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