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89bf" w14:paraId="a5e89b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036FC4">
        <w:rPr>
          <w:rFonts w:hAnsi="Times New Roman" w:ascii="Times New Roman"/>
          <w:szCs w:val="24"/>
          <w:lang w:val="hr-HR"/>
        </w:rPr>
        <w:t xml:space="preserve">P.T. ZDRUG d.o.o. za proizvodnju i trgovinu, Zagreb (Grad Zagreb), Avenija Dubrava 215, OIB: </w:t>
      </w:r>
      <w:r w:rsidR="00036FC4" w:rsidRPr="00036FC4">
        <w:rPr>
          <w:rFonts w:hAnsi="Times New Roman" w:ascii="Times New Roman"/>
          <w:szCs w:val="24"/>
          <w:lang w:val="hr-HR"/>
        </w:rPr>
        <w:t>88130075235</w:t>
      </w:r>
      <w:r w:rsidR="00036FC4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81232C">
        <w:rPr>
          <w:rFonts w:hAnsi="Times New Roman" w:ascii="Times New Roman"/>
          <w:szCs w:val="24"/>
          <w:lang w:val="hr-HR"/>
        </w:rPr>
        <w:t>22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036FC4">
        <w:rPr>
          <w:rFonts w:hAnsi="Times New Roman" w:ascii="Times New Roman"/>
          <w:szCs w:val="24"/>
          <w:lang w:val="hr-HR"/>
        </w:rPr>
        <w:t xml:space="preserve">P.T. ZDRUG d.o.o. za proizvodnju i trgovinu, Zagreb (Grad Zagreb), Avenija Dubrava 215, OIB: </w:t>
      </w:r>
      <w:r w:rsidR="00036FC4" w:rsidRPr="00036FC4">
        <w:rPr>
          <w:rFonts w:hAnsi="Times New Roman" w:ascii="Times New Roman"/>
          <w:szCs w:val="24"/>
          <w:lang w:val="hr-HR"/>
        </w:rPr>
        <w:t>88130075235</w:t>
      </w:r>
      <w:r w:rsidR="00036FC4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036FC4">
        <w:rPr>
          <w:rFonts w:hAnsi="Times New Roman" w:ascii="Times New Roman"/>
          <w:lang w:val="hr-HR"/>
        </w:rPr>
        <w:t>484</w:t>
      </w:r>
      <w:r w:rsidR="00E4673A">
        <w:rPr>
          <w:rFonts w:hAnsi="Times New Roman" w:ascii="Times New Roman"/>
          <w:lang w:val="hr-HR"/>
        </w:rPr>
        <w:t xml:space="preserve">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036FC4">
        <w:rPr>
          <w:rFonts w:hAnsi="Times New Roman" w:ascii="Times New Roman"/>
          <w:lang w:val="hr-HR"/>
        </w:rPr>
        <w:t xml:space="preserve">10.926.283,89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81232C">
        <w:rPr>
          <w:rFonts w:hAnsi="Times New Roman" w:ascii="Times New Roman"/>
          <w:lang w:val="hr-HR"/>
        </w:rPr>
        <w:t>, 22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036FC4">
        <w:rPr>
          <w:rFonts w:hAnsi="Times New Roman" w:ascii="Times New Roman"/>
          <w:szCs w:val="24"/>
          <w:lang w:val="hr-HR"/>
        </w:rPr>
        <w:t xml:space="preserve">P. T. ZDRUG 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F58" w:rsidP="00DB4528" w:rsidR="002A5F58">
      <w:r>
        <w:separator/>
      </w:r>
    </w:p>
  </w:endnote>
  <w:endnote w:id="0" w:type="continuationSeparator">
    <w:p w:rsidRDefault="002A5F58" w:rsidP="00DB4528" w:rsidR="002A5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F58" w:rsidP="00DB4528" w:rsidR="002A5F58">
      <w:r>
        <w:separator/>
      </w:r>
    </w:p>
  </w:footnote>
  <w:footnote w:id="0" w:type="continuationSeparator">
    <w:p w:rsidRDefault="002A5F58" w:rsidP="00DB4528" w:rsidR="002A5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86A7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81232C">
      <w:rPr>
        <w:rFonts w:hAnsi="Times New Roman" w:ascii="Times New Roman"/>
        <w:lang w:val="hr-HR"/>
      </w:rPr>
      <w:t>9009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81232C">
      <w:rPr>
        <w:rFonts w:hAnsi="Times New Roman" w:ascii="Times New Roman"/>
        <w:lang w:val="hr-HR"/>
      </w:rPr>
      <w:t>47. St-9009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C4"/>
    <w:rsid w:val="00096707"/>
    <w:rsid w:val="000A19E9"/>
    <w:rsid w:val="000B609B"/>
    <w:rsid w:val="000C324B"/>
    <w:rsid w:val="000C47B3"/>
    <w:rsid w:val="000F2BDD"/>
    <w:rsid w:val="00112B50"/>
    <w:rsid w:val="00117E71"/>
    <w:rsid w:val="001675FE"/>
    <w:rsid w:val="00182088"/>
    <w:rsid w:val="0027200C"/>
    <w:rsid w:val="002A5F58"/>
    <w:rsid w:val="002B5B85"/>
    <w:rsid w:val="00344448"/>
    <w:rsid w:val="0042162E"/>
    <w:rsid w:val="00466C85"/>
    <w:rsid w:val="00481813"/>
    <w:rsid w:val="004B5A1C"/>
    <w:rsid w:val="005127AA"/>
    <w:rsid w:val="00532B71"/>
    <w:rsid w:val="005940E9"/>
    <w:rsid w:val="006356C5"/>
    <w:rsid w:val="006E68A8"/>
    <w:rsid w:val="0073308B"/>
    <w:rsid w:val="00773F2F"/>
    <w:rsid w:val="007A29F9"/>
    <w:rsid w:val="0081232C"/>
    <w:rsid w:val="00840E3D"/>
    <w:rsid w:val="00997BA9"/>
    <w:rsid w:val="00A11A45"/>
    <w:rsid w:val="00A365CB"/>
    <w:rsid w:val="00A55755"/>
    <w:rsid w:val="00A95334"/>
    <w:rsid w:val="00AB7883"/>
    <w:rsid w:val="00AF40B4"/>
    <w:rsid w:val="00B03169"/>
    <w:rsid w:val="00B053D8"/>
    <w:rsid w:val="00B86A71"/>
    <w:rsid w:val="00C56E6C"/>
    <w:rsid w:val="00C734CA"/>
    <w:rsid w:val="00CF2939"/>
    <w:rsid w:val="00D44D4F"/>
    <w:rsid w:val="00D955F3"/>
    <w:rsid w:val="00DB29D2"/>
    <w:rsid w:val="00DB4528"/>
    <w:rsid w:val="00E4673A"/>
    <w:rsid w:val="00E51AF9"/>
    <w:rsid w:val="00E57908"/>
    <w:rsid w:val="00EE5750"/>
    <w:rsid w:val="00F62A72"/>
    <w:rsid w:val="00F667BC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A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A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A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A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A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A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A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A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9009</izvorni_sadrzaj>
    <derivirana_varijabla naziv="DomainObject.Predmet.Broj_1">9009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St-9009/2015</izvorni_sadrzaj>
    <derivirana_varijabla naziv="DomainObject.Predmet.OznakaBroj_1">St-9009/2015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P.T. ZDRUG d.o.o. za proizvodnju i trgovinu zastupanog po punomoćniku Jovan Alavanja</izvorni_sadrzaj>
    <derivirana_varijabla naziv="DomainObject.Predmet.ProtustrankaFormated_1">  P.T. ZDRUG d.o.o. za proizvodnju i trgovinu zastupanog po punomoćniku Jovan Alavanja</derivirana_varijabla>
  </DomainObject.Predmet.ProtustrankaFormated>
  <DomainObject.Predmet.ProtustrankaFormatedOIB>
    <izvorni_sadrzaj>  P.T. ZDRUG d.o.o. za proizvodnju i trgovinu, OIB 88130075235 zastupanog po punomoćniku Jovan Alavanja</izvorni_sadrzaj>
    <derivirana_varijabla naziv="DomainObject.Predmet.ProtustrankaFormatedOIB_1">  P.T. ZDRUG d.o.o. za proizvodnju i trgovinu, OIB 88130075235 zastupanog po punomoćniku Jovan Alavanja</derivirana_varijabla>
  </DomainObject.Predmet.ProtustrankaFormatedOIB>
  <DomainObject.Predmet.ProtustrankaFormatedWithAdress>
    <izvorni_sadrzaj> P.T. ZDRUG d.o.o. za proizvodnju i trgovinu, Avenija Dubrava 215, 10000 Zagreb zastupanog po punomoćniku Jovan Alavanja</izvorni_sadrzaj>
    <derivirana_varijabla naziv="DomainObject.Predmet.ProtustrankaFormatedWithAdress_1"> P.T. ZDRUG d.o.o. za proizvodnju i trgovinu, Avenija Dubrava 215, 10000 Zagreb zastupanog po punomoćniku Jovan Alavanja</derivirana_varijabla>
  </DomainObject.Predmet.ProtustrankaFormatedWithAdress>
  <DomainObject.Predmet.ProtustrankaFormatedWithAdressOIB>
    <izvorni_sadrzaj> P.T. ZDRUG d.o.o. za proizvodnju i trgovinu, OIB 88130075235, Avenija Dubrava 215, 10000 Zagreb zastupanog po punomoćniku Jovan Alavanja</izvorni_sadrzaj>
    <derivirana_varijabla naziv="DomainObject.Predmet.ProtustrankaFormatedWithAdressOIB_1"> P.T. ZDRUG d.o.o. za proizvodnju i trgovinu, OIB 88130075235, Avenija Dubrava 215, 10000 Zagreb zastupanog po punomoćniku Jovan Alavanja</derivirana_varijabla>
  </DomainObject.Predmet.ProtustrankaFormatedWithAdressOIB>
  <DomainObject.Predmet.ProtustrankaWithAdress>
    <izvorni_sadrzaj>P.T. ZDRUG d.o.o. za proizvodnju i trgovinu Avenija Dubrava 215, 10000 Zagreb</izvorni_sadrzaj>
    <derivirana_varijabla naziv="DomainObject.Predmet.ProtustrankaWithAdress_1">P.T. ZDRUG d.o.o. za proizvodnju i trgovinu Avenija Dubrava 215, 10000 Zagreb</derivirana_varijabla>
  </DomainObject.Predmet.ProtustrankaWithAdress>
  <DomainObject.Predmet.ProtustrankaWithAdressOIB>
    <izvorni_sadrzaj>P.T. ZDRUG d.o.o. za proizvodnju i trgovinu, OIB 88130075235, Avenija Dubrava 215, 10000 Zagreb</izvorni_sadrzaj>
    <derivirana_varijabla naziv="DomainObject.Predmet.ProtustrankaWithAdressOIB_1">P.T. ZDRUG d.o.o. za proizvodnju i trgovinu, OIB 88130075235, Avenija Dubrava 215, 10000 Zagreb</derivirana_varijabla>
  </DomainObject.Predmet.ProtustrankaWithAdressOIB>
  <DomainObject.Predmet.ProtustrankaNazivFormated>
    <izvorni_sadrzaj>P.T. ZDRUG d.o.o. za proizvodnju i trgovinu</izvorni_sadrzaj>
    <derivirana_varijabla naziv="DomainObject.Predmet.ProtustrankaNazivFormated_1">P.T. ZDRUG d.o.o. za proizvodnju i trgovinu</derivirana_varijabla>
  </DomainObject.Predmet.ProtustrankaNazivFormated>
  <DomainObject.Predmet.ProtustrankaNazivFormatedOIB>
    <izvorni_sadrzaj>P.T. ZDRUG d.o.o. za proizvodnju i trgovinu, OIB 88130075235</izvorni_sadrzaj>
    <derivirana_varijabla naziv="DomainObject.Predmet.ProtustrankaNazivFormatedOIB_1">P.T. ZDRUG d.o.o. za proizvodnju i trgovinu, OIB 88130075235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P.T. ZDRUG d.o.o. za proizvodnju i trgovinu zastupanog po punomoćniku Jovan Alavanja</item>
    </izvorni_sadrzaj>
    <derivirana_varijabla naziv="DomainObject.Predmet.ProtuStrankaListFormated_1">
      <item>P.T. ZDRUG d.o.o. za proizvodnju i trgovinu zastupanog po punomoćniku Jovan Alavanja</item>
    </derivirana_varijabla>
  </DomainObject.Predmet.ProtuStrankaListFormated>
  <DomainObject.Predmet.ProtuStrankaListFormatedOIB>
    <izvorni_sadrzaj>
      <item>P.T. ZDRUG d.o.o. za proizvodnju i trgovinu, OIB 88130075235 zastupanog po punomoćniku Jovan Alavanja</item>
    </izvorni_sadrzaj>
    <derivirana_varijabla naziv="DomainObject.Predmet.ProtuStrankaListFormatedOIB_1">
      <item>P.T. ZDRUG d.o.o. za proizvodnju i trgovinu, OIB 88130075235 zastupanog po punomoćniku Jovan Alavanja</item>
    </derivirana_varijabla>
  </DomainObject.Predmet.ProtuStrankaListFormatedOIB>
  <DomainObject.Predmet.ProtuStrankaListFormatedWithAdress>
    <izvorni_sadrzaj>
      <item>P.T. ZDRUG d.o.o. za proizvodnju i trgovinu, Avenija Dubrava 215, 10000 Zagreb zastupanog po punomoćniku Jovan Alavanja</item>
    </izvorni_sadrzaj>
    <derivirana_varijabla naziv="DomainObject.Predmet.ProtuStrankaListFormatedWithAdress_1">
      <item>P.T. ZDRUG d.o.o. za proizvodnju i trgovinu, Avenija Dubrava 215, 10000 Zagreb zastupanog po punomoćniku Jovan Alavanja</item>
    </derivirana_varijabla>
  </DomainObject.Predmet.ProtuStrankaListFormatedWithAdress>
  <DomainObject.Predmet.ProtuStrankaListFormatedWithAdressOIB>
    <izvorni_sadrzaj>
      <item>P.T. ZDRUG d.o.o. za proizvodnju i trgovinu, OIB 88130075235, Avenija Dubrava 215, 10000 Zagreb zastupanog po punomoćniku Jovan Alavanja</item>
    </izvorni_sadrzaj>
    <derivirana_varijabla naziv="DomainObject.Predmet.ProtuStrankaListFormatedWithAdressOIB_1">
      <item>P.T. ZDRUG d.o.o. za proizvodnju i trgovinu, OIB 88130075235, Avenija Dubrava 215, 10000 Zagreb zastupanog po punomoćniku Jovan Alavanja</item>
    </derivirana_varijabla>
  </DomainObject.Predmet.ProtuStrankaListFormatedWithAdressOIB>
  <DomainObject.Predmet.ProtuStrankaListNazivFormated>
    <izvorni_sadrzaj>
      <item>P.T. ZDRUG d.o.o. za proizvodnju i trgovinu</item>
    </izvorni_sadrzaj>
    <derivirana_varijabla naziv="DomainObject.Predmet.ProtuStrankaListNazivFormated_1">
      <item>P.T. ZDRUG d.o.o. za proizvodnju i trgovinu</item>
    </derivirana_varijabla>
  </DomainObject.Predmet.ProtuStrankaListNazivFormated>
  <DomainObject.Predmet.ProtuStrankaListNazivFormatedOIB>
    <izvorni_sadrzaj>
      <item>P.T. ZDRUG d.o.o. za proizvodnju i trgovinu, OIB 88130075235</item>
    </izvorni_sadrzaj>
    <derivirana_varijabla naziv="DomainObject.Predmet.ProtuStrankaListNazivFormatedOIB_1">
      <item>P.T. ZDRUG d.o.o. za proizvodnju i trgovinu, OIB 88130075235</item>
    </derivirana_varijabla>
  </DomainObject.Predmet.ProtuStrankaListNazivFormatedOIB>
  <DomainObject.Predmet.OstaliListFormated>
    <izvorni_sadrzaj>
      <item>Jovan Alavanja punomoćnik sudionika u postupku P.T. ZDRUG d.o.o. za proizvodnju i trgovinu</item>
    </izvorni_sadrzaj>
    <derivirana_varijabla naziv="DomainObject.Predmet.OstaliListFormated_1">
      <item>Jovan Alavanja punomoćnik sudionika u postupku P.T. ZDRUG d.o.o. za proizvodnju i trgovinu</item>
    </derivirana_varijabla>
  </DomainObject.Predmet.OstaliListFormated>
  <DomainObject.Predmet.OstaliListFormatedOIB>
    <izvorni_sadrzaj>
      <item>Jovan Alavanja, OIB 50673451247 punomoćnik sudionika u postupku P.T. ZDRUG d.o.o. za proizvodnju i trgovinu</item>
    </izvorni_sadrzaj>
    <derivirana_varijabla naziv="DomainObject.Predmet.OstaliListFormatedOIB_1">
      <item>Jovan Alavanja, OIB 50673451247 punomoćnik sudionika u postupku P.T. ZDRUG d.o.o. za proizvodnju i trgovinu</item>
    </derivirana_varijabla>
  </DomainObject.Predmet.OstaliListFormatedOIB>
  <DomainObject.Predmet.OstaliListFormatedWithAdress>
    <izvorni_sadrzaj>
      <item>Jovan Alavanja, Xxvi Ulica 11, 23450 Gornji Karin punomoćnik sudionika u postupku P.T. ZDRUG d.o.o. za proizvodnju i trgovinu</item>
    </izvorni_sadrzaj>
    <derivirana_varijabla naziv="DomainObject.Predmet.OstaliListFormatedWithAdress_1">
      <item>Jovan Alavanja, Xxvi Ulica 11, 23450 Gornji Karin punomoćnik sudionika u postupku P.T. ZDRUG d.o.o. za proizvodnju i trgovinu</item>
    </derivirana_varijabla>
  </DomainObject.Predmet.OstaliListFormatedWithAdress>
  <DomainObject.Predmet.OstaliListFormatedWithAdressOIB>
    <izvorni_sadrzaj>
      <item>Jovan Alavanja, OIB 50673451247, Xxvi Ulica 11, 23450 Gornji Karin punomoćnik sudionika u postupku P.T. ZDRUG d.o.o. za proizvodnju i trgovinu</item>
    </izvorni_sadrzaj>
    <derivirana_varijabla naziv="DomainObject.Predmet.OstaliListFormatedWithAdressOIB_1">
      <item>Jovan Alavanja, OIB 50673451247, Xxvi Ulica 11, 23450 Gornji Karin punomoćnik sudionika u postupku P.T. ZDRUG d.o.o. za proizvodnju i trgovinu</item>
    </derivirana_varijabla>
  </DomainObject.Predmet.OstaliListFormatedWithAdressOIB>
  <DomainObject.Predmet.OstaliListNazivFormated>
    <izvorni_sadrzaj>
      <item>Jovan Alavanja</item>
    </izvorni_sadrzaj>
    <derivirana_varijabla naziv="DomainObject.Predmet.OstaliListNazivFormated_1">
      <item>Jovan Alavanja</item>
    </derivirana_varijabla>
  </DomainObject.Predmet.OstaliListNazivFormated>
  <DomainObject.Predmet.OstaliListNazivFormatedOIB>
    <izvorni_sadrzaj>
      <item>Jovan Alavanja, OIB 50673451247</item>
    </izvorni_sadrzaj>
    <derivirana_varijabla naziv="DomainObject.Predmet.OstaliListNazivFormatedOIB_1">
      <item>Jovan Alavanja, OIB 50673451247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P.T. ZDRUG d.o.o. za proizvodnju i trgovinu</izvorni_sadrzaj>
    <derivirana_varijabla naziv="DomainObject.Predmet.ProtustrankaIDrugi_1">P.T. ZDRUG d.o.o.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P.T. ZDRUG d.o.o. za proizvodnju i trgovinu, OIB 88130075235, Avenija Dubrava 215, 10000 Zagreb</izvorni_sadrzaj>
    <derivirana_varijabla naziv="DomainObject.Predmet.ProtustrankaIDrugiAdressOIB_1">P.T. ZDRUG d.o.o. za proizvodnju i trgovinu, OIB 88130075235, Avenija Dubrava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P.T. ZDRUG d.o.o. za proizvodnju i trgovinu</item>
      <item>FINA Regionalni centar Zagreb</item>
      <item>Jovan Alavanja</item>
    </izvorni_sadrzaj>
    <derivirana_varijabla naziv="DomainObject.Predmet.SudioniciListNaziv_1">
      <item>P.T. ZDRUG d.o.o. za proizvodnju i trgovinu</item>
      <item>FINA Regionalni centar Zagreb</item>
      <item>Jovan Alavanja</item>
    </derivirana_varijabla>
  </DomainObject.Predmet.SudioniciListNaziv>
  <DomainObject.Predmet.SudioniciListAdressOIB>
    <izvorni_sadrzaj>
      <item>P.T. ZDRUG d.o.o. za proizvodnju i trgovinu, OIB 88130075235, Avenija Dubrava 215,10000 Zagreb</item>
      <item>FINA Regionalni centar Zagreb, OIB 85821130368, Trg svibanjskih žrtava 1995. 1,10000 Zagreb</item>
      <item>Jovan Alavanja, OIB 50673451247, Xxvi Ulica 11,23450 Gornji Karin</item>
    </izvorni_sadrzaj>
    <derivirana_varijabla naziv="DomainObject.Predmet.SudioniciListAdressOIB_1">
      <item>P.T. ZDRUG d.o.o. za proizvodnju i trgovinu, OIB 88130075235, Avenija Dubrava 215,10000 Zagreb</item>
      <item>FINA Regionalni centar Zagreb, OIB 85821130368, Trg svibanjskih žrtava 1995. 1,10000 Zagreb</item>
      <item>Jovan Alavanja, OIB 50673451247, Xxvi Ulica 11,23450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88130075235</item>
      <item>, OIB 85821130368</item>
      <item>, OIB 50673451247</item>
    </izvorni_sadrzaj>
    <derivirana_varijabla naziv="DomainObject.Predmet.SudioniciListNazivOIB_1">
      <item>, OIB 88130075235</item>
      <item>, OIB 85821130368</item>
      <item>, OIB 50673451247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335</properties:Words>
  <properties:Characters>1743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2016-01-22T10:33:00Z</dcterms:created>
  <dc:creator>Sudsko vijeæe</dc:creator>
  <cp:lastModifiedBy>dvorana100</cp:lastModifiedBy>
  <cp:lastPrinted>2016-01-22T12:02:00Z</cp:lastPrinted>
  <dcterms:modified xmlns:xsi="http://www.w3.org/2001/XMLSchema-instance" xsi:type="dcterms:W3CDTF">2016-01-22T12:02:00Z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