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28ab" w14:paraId="55b28a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A2615">
        <w:t>769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A2615">
        <w:t>RIZMAN d.o.o., Biograd na Moru, Stanka Vraza 30, OIB: 40797886180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F77F2">
        <w:t>19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A2615">
        <w:t>RIZMAN d.o.o., Biograd na Moru, Stanka Vraza 30, OIB: 40797886180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8B62AE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8B62AE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4758B">
        <w:t>RIZMAN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14758B">
        <w:t>174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14758B">
        <w:t>115.021,77</w:t>
      </w:r>
      <w:r w:rsidR="00EB6C13">
        <w:t xml:space="preserve"> </w:t>
      </w:r>
      <w:r w:rsidR="00245588" w:rsidRPr="006A6907">
        <w:t>kun</w:t>
      </w:r>
      <w:r w:rsidR="007F77F2">
        <w:t>a</w:t>
      </w:r>
      <w:r w:rsidR="00673D65" w:rsidRPr="006A6907">
        <w:t xml:space="preserve">, te da ima </w:t>
      </w:r>
      <w:r w:rsidR="0014758B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F77F2">
        <w:t>19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4758B">
        <w:t>RIZMAN d.o.o., Biograd na Moru</w:t>
      </w:r>
      <w:r w:rsidR="0014758B" w:rsidRPr="00F60CD9">
        <w:t xml:space="preserve"> </w:t>
      </w:r>
      <w:r w:rsidR="0020610B" w:rsidRPr="00F60CD9">
        <w:t>i za član</w:t>
      </w:r>
      <w:r w:rsidR="0014758B">
        <w:t>ove</w:t>
      </w:r>
      <w:r w:rsidR="00286427">
        <w:t xml:space="preserve"> </w:t>
      </w:r>
      <w:r w:rsidR="0020610B" w:rsidRPr="00F60CD9">
        <w:t>uprave s upozorenjem</w:t>
      </w:r>
    </w:p>
    <w:p w:rsidRDefault="0014758B" w:rsidP="00153B5F" w:rsidR="00153B5F" w:rsidRPr="0014758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TAMARA RIZMAN, </w:t>
      </w:r>
      <w:r w:rsidRPr="00662ADE">
        <w:rPr>
          <w:szCs w:val="24"/>
        </w:rPr>
        <w:t>Biograd na Moru,</w:t>
      </w:r>
      <w:r>
        <w:rPr>
          <w:szCs w:val="24"/>
        </w:rPr>
        <w:t xml:space="preserve"> Stanka Vraza 6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14758B" w:rsidP="0014758B" w:rsidR="0014758B" w:rsidRPr="0014758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ROBERT RIZMAN, </w:t>
      </w:r>
      <w:r w:rsidRPr="00662ADE">
        <w:rPr>
          <w:szCs w:val="24"/>
        </w:rPr>
        <w:t>Biograd na Moru,</w:t>
      </w:r>
      <w:r>
        <w:rPr>
          <w:szCs w:val="24"/>
        </w:rPr>
        <w:t xml:space="preserve"> Stanka Vraza 6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B107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A2615">
      <w:t>769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758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2615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2AE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B1074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1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1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08BDF-7DDE-414C-8866-24561C948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1955</properties:Characters>
  <properties:Lines>81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2016-05-19T08:16:00Z</dcterms:created>
  <dc:creator>Administrator</dc:creator>
  <cp:lastModifiedBy>Martina Kalmeta</cp:lastModifiedBy>
  <cp:lastPrinted>2016-05-09T09:35:00Z</cp:lastPrinted>
  <dcterms:modified xmlns:xsi="http://www.w3.org/2001/XMLSchema-instance" xsi:type="dcterms:W3CDTF">2016-05-20T07:26:00Z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