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31069" w:rsidR="00F31069">
        <w:tc>
          <w:tcPr>
            <w:tcW w:type="dxa" w:w="2985"/>
            <w:hideMark/>
          </w:tcPr>
          <w:p w:rsidRDefault="00F31069" w:rsidR="00F31069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1069" w:rsidR="00F31069">
            <w:pPr>
              <w:jc w:val="center"/>
            </w:pPr>
            <w:r>
              <w:t>Republika Hrvatska</w:t>
            </w:r>
          </w:p>
          <w:p w:rsidRDefault="00F31069" w:rsidR="00F31069">
            <w:pPr>
              <w:jc w:val="center"/>
            </w:pPr>
            <w:r>
              <w:t>Trgovački sud u Varaždinu</w:t>
            </w:r>
          </w:p>
          <w:p w:rsidRDefault="00F31069" w:rsidR="00F31069">
            <w:pPr>
              <w:jc w:val="center"/>
            </w:pPr>
            <w:r>
              <w:t>Varaždin, Braće Radić 2</w:t>
            </w:r>
          </w:p>
        </w:tc>
      </w:tr>
    </w:tbl>
    <w:p w14:textId="474f868" w14:paraId="474f868" w:rsidRDefault="00F31069" w:rsidP="00F31069" w:rsidR="00F31069">
      <w:pPr>
        <w:jc w:val="both"/>
        <w15:collapsed w:val="false"/>
      </w:pPr>
      <w:r>
        <w:t xml:space="preserve">                                                                                               Poslovni broj: 3 St-594/2016-37</w:t>
      </w:r>
    </w:p>
    <w:p w:rsidRDefault="00F31069" w:rsidP="00F31069" w:rsidR="00F31069"/>
    <w:p w:rsidRDefault="00F31069" w:rsidP="00F31069" w:rsidR="00F31069">
      <w:pPr>
        <w:ind w:left="5664"/>
      </w:pPr>
    </w:p>
    <w:p w:rsidRDefault="00F31069" w:rsidP="00F31069" w:rsidR="00F31069">
      <w:pPr>
        <w:jc w:val="center"/>
      </w:pPr>
      <w:r>
        <w:t>R E P U B L I K A   H R V A T S K A</w:t>
      </w:r>
    </w:p>
    <w:p w:rsidRDefault="00F31069" w:rsidP="00F31069" w:rsidR="00F31069">
      <w:pPr>
        <w:rPr>
          <w:b/>
        </w:rPr>
      </w:pPr>
    </w:p>
    <w:p w:rsidRDefault="00F31069" w:rsidP="00F31069" w:rsidR="00F31069">
      <w:pPr>
        <w:jc w:val="center"/>
      </w:pPr>
      <w:r>
        <w:t>R J E Š E NJ E</w:t>
      </w:r>
    </w:p>
    <w:p w:rsidRDefault="00F31069" w:rsidP="00F31069" w:rsidR="00F31069"/>
    <w:p w:rsidRDefault="00F31069" w:rsidP="00F31069" w:rsidR="00F31069">
      <w:pPr>
        <w:ind w:firstLine="708"/>
        <w:jc w:val="both"/>
      </w:pPr>
      <w:r>
        <w:t xml:space="preserve">Trgovački sud u Varaždinu, po sucu toga suda Jasni Lekić, u stečajnom postupku nad stečajnim dužnikom NOVAK TEAM, d.o.o. u stečaju, </w:t>
      </w:r>
      <w:proofErr w:type="spellStart"/>
      <w:r>
        <w:t>Nedelišće</w:t>
      </w:r>
      <w:proofErr w:type="spellEnd"/>
      <w:r>
        <w:t xml:space="preserve">, Novakova 35, MBS: 070040131, OIB: 65914520432, dana 29. studenog 2017. godine, </w:t>
      </w:r>
    </w:p>
    <w:p w:rsidRDefault="00F31069" w:rsidP="00F31069" w:rsidR="00F31069">
      <w:pPr>
        <w:jc w:val="both"/>
      </w:pPr>
    </w:p>
    <w:p w:rsidRDefault="00F31069" w:rsidP="00F31069" w:rsidR="00F31069">
      <w:pPr>
        <w:jc w:val="center"/>
      </w:pPr>
      <w:r>
        <w:t xml:space="preserve">r i j e š i o   j e </w:t>
      </w:r>
    </w:p>
    <w:p w:rsidRDefault="00F31069" w:rsidP="00F31069" w:rsidR="00F31069"/>
    <w:p w:rsidRDefault="00F31069" w:rsidP="00F31069" w:rsidR="00F31069">
      <w:pPr>
        <w:numPr>
          <w:ilvl w:val="0"/>
          <w:numId w:val="47"/>
        </w:numPr>
        <w:jc w:val="both"/>
      </w:pPr>
      <w:r>
        <w:t xml:space="preserve">Pozivaju se vjerovnici stečajnog dužnika NOVAK TEAM, d.o.o. u stečaju, </w:t>
      </w:r>
      <w:proofErr w:type="spellStart"/>
      <w:r>
        <w:t>Nedelišće</w:t>
      </w:r>
      <w:proofErr w:type="spellEnd"/>
      <w:r>
        <w:t xml:space="preserve">, Novakova 35, MBS: 070040131, OIB: 65914520432, da se očituju na prijavu stečajnog upravitelja o nedostatnosti stečajne mase za pokriće troškova stečajnog postupka podnijetu na izvještajnom ročištu od 10.10.2017., u roku od 15 dana od dana objave ovog oglasa na mrežnoj stranici e-Oglasna ploča sudova. </w:t>
      </w:r>
    </w:p>
    <w:p w:rsidRDefault="00F31069" w:rsidP="00F31069" w:rsidR="00F31069">
      <w:pPr>
        <w:ind w:left="1065"/>
        <w:jc w:val="both"/>
      </w:pPr>
    </w:p>
    <w:p w:rsidRDefault="00F31069" w:rsidP="00F31069" w:rsidR="00F31069">
      <w:pPr>
        <w:numPr>
          <w:ilvl w:val="0"/>
          <w:numId w:val="47"/>
        </w:numPr>
        <w:jc w:val="both"/>
      </w:pPr>
      <w:r>
        <w:t>Pozivaju se vjerovnici stečajnog dužnika da solidarno uplate iznos od 20.000,00 kn na žiro-račun ovog suda prema IBAN konstrukciji broj: HR4023900011300002754 (u elektroničkom nalogu za plaćanje), ili HR40 2390 0011 3000 0275 4 (u nalogu za plaćanje na papirnatom obrascu) na ime predujmljivanja troškova stečajnog postupka, u roku od 15 dana od dana objave ovog oglasa na mrežnoj stranici e-Oglasna ploča sudova.</w:t>
      </w:r>
    </w:p>
    <w:p w:rsidRDefault="00F31069" w:rsidP="00F31069" w:rsidR="00F31069">
      <w:pPr>
        <w:jc w:val="both"/>
      </w:pPr>
    </w:p>
    <w:p w:rsidRDefault="00F31069" w:rsidP="00F31069" w:rsidR="00F31069">
      <w:pPr>
        <w:numPr>
          <w:ilvl w:val="0"/>
          <w:numId w:val="47"/>
        </w:numPr>
        <w:jc w:val="both"/>
      </w:pPr>
      <w:r>
        <w:t>Stečajni postupak se neće obustaviti i zaključiti ako vjerovnici koji su se protivili obustavi postupka solidarno predujme dostatan iznos novca za namirenje troškova postupka, u roku iz točke 2. izreke ovog rješenja. U suprotnom stečajni sudac će donijeti rješenje o obustavi i zaključenju ovog stečajnog postupka.</w:t>
      </w:r>
    </w:p>
    <w:p w:rsidRDefault="00F31069" w:rsidP="00F31069" w:rsidR="00F31069">
      <w:pPr>
        <w:jc w:val="both"/>
      </w:pPr>
    </w:p>
    <w:p w:rsidRDefault="00F31069" w:rsidP="00F31069" w:rsidR="00F31069">
      <w:pPr>
        <w:jc w:val="center"/>
      </w:pPr>
      <w:r>
        <w:t>Obrazloženje</w:t>
      </w:r>
    </w:p>
    <w:p w:rsidRDefault="00F31069" w:rsidP="00F31069" w:rsidR="00F31069"/>
    <w:p w:rsidRDefault="00F31069" w:rsidP="00F31069" w:rsidR="00F31069">
      <w:pPr>
        <w:jc w:val="both"/>
      </w:pPr>
      <w:r>
        <w:tab/>
        <w:t>Budući je nakon otvaranja ovog stečajnog postupka stečajni upravitelj podnio prijavu nedostatnosti stečajne mase za namirenje troškova stečajnog postupka, sud je temeljem članka 293. st. 2. i 3. Stečajnog zakona (</w:t>
      </w:r>
      <w:proofErr w:type="spellStart"/>
      <w:r>
        <w:t>N.N</w:t>
      </w:r>
      <w:proofErr w:type="spellEnd"/>
      <w:r>
        <w:t>. 71/15), donio rješenje kao u izreci.</w:t>
      </w:r>
    </w:p>
    <w:p w:rsidRDefault="00F31069" w:rsidP="00F31069" w:rsidR="00F31069">
      <w:pPr>
        <w:jc w:val="both"/>
      </w:pPr>
    </w:p>
    <w:p w:rsidRDefault="00F31069" w:rsidP="00F31069" w:rsidR="00F31069">
      <w:pPr>
        <w:jc w:val="both"/>
      </w:pPr>
    </w:p>
    <w:p w:rsidRDefault="00F31069" w:rsidP="00F31069" w:rsidR="00F31069">
      <w:pPr>
        <w:jc w:val="center"/>
      </w:pPr>
      <w:r>
        <w:t xml:space="preserve">Varaždin, 29. studenog 2017. </w:t>
      </w:r>
    </w:p>
    <w:p w:rsidRDefault="00F31069" w:rsidP="00F31069" w:rsidR="00F31069">
      <w:pPr>
        <w:jc w:val="both"/>
      </w:pPr>
      <w:r>
        <w:t xml:space="preserve">                                                                                                                   Sudac:</w:t>
      </w:r>
    </w:p>
    <w:p w:rsidRDefault="00F31069" w:rsidP="00F31069" w:rsidR="00F31069">
      <w:pPr>
        <w:jc w:val="both"/>
      </w:pPr>
    </w:p>
    <w:p w:rsidRDefault="00F31069" w:rsidP="00F31069" w:rsidR="00F31069">
      <w:pPr>
        <w:jc w:val="both"/>
      </w:pPr>
      <w:r>
        <w:t xml:space="preserve">                                                                                                              Jasna Lekić</w:t>
      </w:r>
    </w:p>
    <w:p w:rsidRDefault="00F31069" w:rsidP="00F31069" w:rsidR="00F31069">
      <w:pPr>
        <w:jc w:val="both"/>
      </w:pPr>
      <w:r>
        <w:lastRenderedPageBreak/>
        <w:t xml:space="preserve">                                                                                      </w:t>
      </w:r>
    </w:p>
    <w:p w:rsidRDefault="00F31069" w:rsidP="00F31069" w:rsidR="00F31069">
      <w:pPr>
        <w:jc w:val="both"/>
      </w:pPr>
      <w:r>
        <w:t>UPUTA O PRAVNOM LIJEKU:</w:t>
      </w:r>
    </w:p>
    <w:p w:rsidRDefault="00F31069" w:rsidP="00F31069" w:rsidR="00F31069">
      <w:pPr>
        <w:jc w:val="both"/>
      </w:pPr>
    </w:p>
    <w:p w:rsidRDefault="00F31069" w:rsidP="00F31069" w:rsidR="00F31069">
      <w:pPr>
        <w:ind w:firstLine="708"/>
        <w:jc w:val="both"/>
      </w:pPr>
      <w:r>
        <w:t>Protiv ovog rješenja može se izjaviti žalba u roku od 8 dana od isteka osmog dana od kad je ovo rješenje objavljeno na mrežnoj stranici e-Oglasna ploča sudova.  Žalba se ulaže u 3 primjerka putem ovog suda, a o žalbi odlučuje Visoki trgovački sud Republike Hrvatske.</w:t>
      </w:r>
    </w:p>
    <w:p w:rsidRDefault="00F31069" w:rsidP="00F31069" w:rsidR="00F31069"/>
    <w:p w:rsidRDefault="00F31069" w:rsidP="00F31069" w:rsidR="00F31069">
      <w:pPr>
        <w:ind w:firstLine="708"/>
        <w:jc w:val="both"/>
      </w:pPr>
    </w:p>
    <w:p w:rsidRDefault="00F31069" w:rsidP="00F31069" w:rsidR="00F31069">
      <w:pPr>
        <w:jc w:val="both"/>
      </w:pPr>
    </w:p>
    <w:p w:rsidRDefault="00F31069" w:rsidP="00F31069" w:rsidR="00F31069">
      <w:pPr>
        <w:jc w:val="both"/>
      </w:pPr>
    </w:p>
    <w:p w:rsidRDefault="00F31069" w:rsidP="00F31069" w:rsidR="00F31069">
      <w:pPr>
        <w:jc w:val="both"/>
      </w:pPr>
      <w:r>
        <w:t>DNA: 1. Stečajni upravitelj Sven Pirker iz Varaždina, Trg kralja Tomislava 2</w:t>
      </w:r>
    </w:p>
    <w:p w:rsidRDefault="00F31069" w:rsidP="00F31069" w:rsidR="00F31069">
      <w:pPr>
        <w:jc w:val="both"/>
      </w:pPr>
      <w:r>
        <w:t xml:space="preserve">           2. E-oglasna ploča ovog suda </w:t>
      </w:r>
    </w:p>
    <w:p w:rsidRDefault="00AE649C" w:rsidP="00F31069" w:rsidR="00AE649C" w:rsidRPr="00F31069"/>
    <w:sectPr w:rsidSect="0032366B" w:rsidR="00AE649C" w:rsidRPr="00F3106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C0F" w:rsidP="00537B78" w:rsidR="000A4C0F">
      <w:r>
        <w:separator/>
      </w:r>
    </w:p>
  </w:endnote>
  <w:endnote w:id="0" w:type="continuationSeparator">
    <w:p w:rsidRDefault="000A4C0F" w:rsidP="00537B78" w:rsidR="000A4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C0F" w:rsidP="00537B78" w:rsidR="000A4C0F">
      <w:r>
        <w:separator/>
      </w:r>
    </w:p>
  </w:footnote>
  <w:footnote w:id="0" w:type="continuationSeparator">
    <w:p w:rsidRDefault="000A4C0F" w:rsidP="00537B78" w:rsidR="000A4C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4C0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754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594E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1069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3106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3106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157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St-594/2016-37</izvorni_sadrzaj>
    <derivirana_varijabla naziv="DomainObject.Oznaka_1">St-594/2016-37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TEAM, društvo s ograničenom odgovornošću za trgovinu na veliko i malo, uvoz-izvoz, ugostiteljstvo i poslovne usluge zastupanog po punomoćniku Zlatko Novak</izvorni_sadrzaj>
    <derivirana_varijabla naziv="DomainObject.Predmet.ProtustrankaFormated_1">  NOVAK TEAM, društvo s ograničenom odgovornošću za trgovinu na veliko i malo, uvoz-izvoz, ugostiteljstvo i poslovne usluge zastupanog po punomoćniku Zlatko Novak</derivirana_varijabla>
  </DomainObject.Predmet.ProtustrankaFormated>
  <DomainObject.Predmet.ProtustrankaFormatedOIB>
    <izvorni_sadrzaj>  NOVAK TEAM, društvo s ograničenom odgovornošću za trgovinu na veliko i malo, uvoz-izvoz, ugostiteljstvo i poslovne usluge, OIB 65914520432 zastupanog po punomoćniku Zlatko Novak</izvorni_sadrzaj>
    <derivirana_varijabla naziv="DomainObject.Predmet.ProtustrankaFormatedOIB_1">  NOVAK TEAM, društvo s ograničenom odgovornošću za trgovinu na veliko i malo, uvoz-izvoz, ugostiteljstvo i poslovne usluge, OIB 65914520432 zastupanog po punomoćniku Zlatko Novak</derivirana_varijabla>
  </DomainObject.Predmet.ProtustrankaFormatedOIB>
  <DomainObject.Predmet.ProtustrankaFormatedWithAdress>
    <izvorni_sadrzaj> NOVAK TEAM, društvo s ograničenom odgovornošću za trgovinu na veliko i malo, uvoz-izvoz, ugostiteljstvo i poslovne usluge, Novakova 35, 40000 Nedelišće zastupanog po punomoćniku Zlatko Novak</izvorni_sadrzaj>
    <derivirana_varijabla naziv="DomainObject.Predmet.ProtustrankaFormatedWithAdress_1"> NOVAK TEAM, društvo s ograničenom odgovornošću za trgovinu na veliko i malo, uvoz-izvoz, ugostiteljstvo i poslovne usluge, Novakova 35, 40000 Nedelišće zastupanog po punomoćniku Zlatko Novak</derivirana_varijabla>
  </DomainObject.Predmet.ProtustrankaFormatedWithAdress>
  <DomainObject.Predmet.ProtustrankaFormatedWithAdressOIB>
    <izvorni_sadrzaj> NOVAK TEAM, društvo s ograničenom odgovornošću za trgovinu na veliko i malo, uvoz-izvoz, ugostiteljstvo i poslovne usluge, OIB 65914520432, Novakova 35, 40000 Nedelišće zastupanog po punomoćniku Zlatko Novak</izvorni_sadrzaj>
    <derivirana_varijabla naziv="DomainObject.Predmet.ProtustrankaFormatedWithAdressOIB_1"> NOVAK TEAM, društvo s ograničenom odgovornošću za trgovinu na veliko i malo, uvoz-izvoz, ugostiteljstvo i poslovne usluge, OIB 65914520432, Novakova 35, 40000 Nedelišće zastupanog po punomoćniku Zlatko Novak</derivirana_varijabla>
  </DomainObject.Predmet.ProtustrankaFormatedWithAdressOIB>
  <DomainObject.Predmet.ProtustrankaWithAdress>
    <izvorni_sadrzaj>NOVAK TEAM, društvo s ograničenom odgovornošću za trgovinu na veliko i malo, uvoz-izvoz, ugostiteljstvo i poslovne usluge Novakova 35, 40000 Nedelišće</izvorni_sadrzaj>
    <derivirana_varijabla naziv="DomainObject.Predmet.ProtustrankaWithAdress_1">NOVAK TEAM, društvo s ograničenom odgovornošću za trgovinu na veliko i malo, uvoz-izvoz, ugostiteljstvo i poslovne usluge Novakova 35, 40000 Nedelišće</derivirana_varijabla>
  </DomainObject.Predmet.ProtustrankaWithAdress>
  <DomainObject.Predmet.ProtustrankaWithAdressOIB>
    <izvorni_sadrzaj>NOVAK TEAM, društvo s ograničenom odgovornošću za trgovinu na veliko i malo, uvoz-izvoz, ugostiteljstvo i poslovne usluge, OIB 65914520432, Novakova 35, 40000 Nedelišće</izvorni_sadrzaj>
    <derivirana_varijabla naziv="DomainObject.Predmet.ProtustrankaWithAdressOIB_1">NOVAK TEAM, društvo s ograničenom odgovornošću za trgovinu na veliko i malo, uvoz-izvoz, ugostiteljstvo i poslovne usluge, OIB 65914520432, Novakova 35, 40000 Nedelišće</derivirana_varijabla>
  </DomainObject.Predmet.ProtustrankaWithAdressOIB>
  <DomainObject.Predmet.ProtustrankaNazivFormated>
    <izvorni_sadrzaj>NOVAK TEAM, društvo s ograničenom odgovornošću za trgovinu na veliko i malo, uvoz-izvoz, ugostiteljstvo i poslovne usluge</izvorni_sadrzaj>
    <derivirana_varijabla naziv="DomainObject.Predmet.ProtustrankaNazivFormated_1">NOVAK TEAM, društvo s ograničenom odgovornošću za trgovinu na veliko i malo, uvoz-izvoz, ugostiteljstvo i poslovne usluge</derivirana_varijabla>
  </DomainObject.Predmet.ProtustrankaNazivFormated>
  <DomainObject.Predmet.ProtustrankaNazivFormatedOIB>
    <izvorni_sadrzaj>NOVAK TEAM, društvo s ograničenom odgovornošću za trgovinu na veliko i malo, uvoz-izvoz, ugostiteljstvo i poslovne usluge, OIB 65914520432</izvorni_sadrzaj>
    <derivirana_varijabla naziv="DomainObject.Predmet.ProtustrankaNazivFormatedOIB_1">NOVAK TEAM, društvo s ograničenom odgovornošću za trgovinu na veliko i malo, uvoz-izvoz, ugostiteljstvo i poslovne usluge, OIB 65914520432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353118.17</izvorni_sadrzaj>
    <derivirana_varijabla naziv="DomainObject.Predmet.TrenutnaVrijednost_1">353118.17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TEAM, društvo s ograničenom odgovornošću za trgovinu na veliko i malo, uvoz-izvoz, ugostiteljstvo i poslovne usluge zastupanog po punomoćniku Zlatko Novak</item>
    </izvorni_sadrzaj>
    <derivirana_varijabla naziv="DomainObject.Predmet.ProtuStrankaListFormated_1">
      <item>NOVAK TEAM, društvo s ograničenom odgovornošću za trgovinu na veliko i malo, uvoz-izvoz, ugostiteljstvo i poslovne usluge zastupanog po punomoćniku Zlatko Novak</item>
    </derivirana_varijabla>
  </DomainObject.Predmet.ProtuStrankaListFormated>
  <DomainObject.Predmet.ProtuStrankaListFormatedOIB>
    <izvorni_sadrzaj>
      <item>NOVAK TEAM, društvo s ograničenom odgovornošću za trgovinu na veliko i malo, uvoz-izvoz, ugostiteljstvo i poslovne usluge, OIB 65914520432 zastupanog po punomoćniku Zlatko Novak</item>
    </izvorni_sadrzaj>
    <derivirana_varijabla naziv="DomainObject.Predmet.ProtuStrankaListFormatedOIB_1">
      <item>NOVAK TEAM, društvo s ograničenom odgovornošću za trgovinu na veliko i malo, uvoz-izvoz, ugostiteljstvo i poslovne usluge, OIB 65914520432 zastupanog po punomoćniku Zlatko Novak</item>
    </derivirana_varijabla>
  </DomainObject.Predmet.ProtuStrankaListFormatedOIB>
  <DomainObject.Predmet.ProtuStrankaListFormatedWithAdress>
    <izvorni_sadrzaj>
      <item>NOVAK TEAM, društvo s ograničenom odgovornošću za trgovinu na veliko i malo, uvoz-izvoz, ugostiteljstvo i poslovne usluge, Novakova 35, 40000 Nedelišće zastupanog po punomoćniku Zlatko Novak</item>
    </izvorni_sadrzaj>
    <derivirana_varijabla naziv="DomainObject.Predmet.ProtuStrankaListFormatedWithAdress_1">
      <item>NOVAK TEAM, društvo s ograničenom odgovornošću za trgovinu na veliko i malo, uvoz-izvoz, ugostiteljstvo i poslovne usluge, Novakova 35, 40000 Nedelišće zastupanog po punomoćniku Zlatko Novak</item>
    </derivirana_varijabla>
  </DomainObject.Predmet.ProtuStrankaListFormatedWithAdress>
  <DomainObject.Predmet.ProtuStrankaListFormatedWithAdressOIB>
    <izvorni_sadrzaj>
      <item>NOVAK TEAM, društvo s ograničenom odgovornošću za trgovinu na veliko i malo, uvoz-izvoz, ugostiteljstvo i poslovne usluge, OIB 65914520432, Novakova 35, 40000 Nedelišće zastupanog po punomoćniku Zlatko Novak</item>
    </izvorni_sadrzaj>
    <derivirana_varijabla naziv="DomainObject.Predmet.ProtuStrankaListFormatedWithAdressOIB_1">
      <item>NOVAK TEAM, društvo s ograničenom odgovornošću za trgovinu na veliko i malo, uvoz-izvoz, ugostiteljstvo i poslovne usluge, OIB 65914520432, Novakova 35, 40000 Nedelišće zastupanog po punomoćniku Zlatko Novak</item>
    </derivirana_varijabla>
  </DomainObject.Predmet.ProtuStrankaListFormatedWithAdressOIB>
  <DomainObject.Predmet.ProtuStrankaListNazivFormated>
    <izvorni_sadrzaj>
      <item>NOVAK TEAM, društvo s ograničenom odgovornošću za trgovinu na veliko i malo, uvoz-izvoz, ugostiteljstvo i poslovne usluge</item>
    </izvorni_sadrzaj>
    <derivirana_varijabla naziv="DomainObject.Predmet.ProtuStrankaListNazivFormated_1">
      <item>NOVAK TEAM, društvo s ograničenom odgovornošću za trgovinu na veliko i malo, uvoz-izvoz, ugostiteljstvo i poslovne usluge</item>
    </derivirana_varijabla>
  </DomainObject.Predmet.ProtuStrankaListNazivFormated>
  <DomainObject.Predmet.ProtuStrankaListNazivFormatedOIB>
    <izvorni_sadrzaj>
      <item>NOVAK TEAM, društvo s ograničenom odgovornošću za trgovinu na veliko i malo, uvoz-izvoz, ugostiteljstvo i poslovne usluge, OIB 65914520432</item>
    </izvorni_sadrzaj>
    <derivirana_varijabla naziv="DomainObject.Predmet.ProtuStrankaListNazivFormatedOIB_1">
      <item>NOVAK TEAM, društvo s ograničenom odgovornošću za trgovinu na veliko i malo, uvoz-izvoz, ugostiteljstvo i poslovne usluge, OIB 65914520432</item>
    </derivirana_varijabla>
  </DomainObject.Predmet.ProtuStrankaListNazivFormatedOIB>
  <DomainObject.Predmet.OstaliListFormated>
    <izvorni_sadrzaj>
      <item>Sudski registar</item>
      <item>Zlatko Novak punomoćnik sudionika u postupku NOVAK TEAM, društvo s ograničenom odgovornošću za trgovinu na veliko i malo, uvoz-izvoz, ugostiteljstvo i poslovne usluge</item>
      <item>Porezna uprava Područni ured sjeverna Hrvatska</item>
      <item>RH Županijsko državno odvjetništvo u Varaždinu</item>
    </izvorni_sadrzaj>
    <derivirana_varijabla naziv="DomainObject.Predmet.OstaliListFormated_1">
      <item>Sudski registar</item>
      <item>Zlatko Novak punomoćnik sudionika u postupku NOVAK TEAM, društvo s ograničenom odgovornošću za trgovinu na veliko i malo, uvoz-izvoz, ugostiteljstvo i poslovne usluge</item>
      <item>Porezna uprava Područni ured sjeverna Hrvatska</item>
      <item>RH Županijsko državno odvjetništvo u Varaždinu</item>
    </derivirana_varijabla>
  </DomainObject.Predmet.OstaliListFormated>
  <DomainObject.Predmet.OstaliListFormatedOIB>
    <izvorni_sadrzaj>
      <item>Sudski registar</item>
      <item>Zlatko Novak, OIB 57335479651 punomoćnik sudionika u postupku NOVAK TEAM, društvo s ograničenom odgovornošću za trgovinu na veliko i malo, uvoz-izvoz, ugostiteljstvo i poslovne usluge</item>
      <item>Porezna uprava Područni ured sjeverna Hrvatska</item>
      <item>RH Županijsko državno odvjetništvo u Varaždinu</item>
    </izvorni_sadrzaj>
    <derivirana_varijabla naziv="DomainObject.Predmet.OstaliListFormatedOIB_1">
      <item>Sudski registar</item>
      <item>Zlatko Novak, OIB 57335479651 punomoćnik sudionika u postupku NOVAK TEAM, društvo s ograničenom odgovornošću za trgovinu na veliko i malo, uvoz-izvoz, ugostiteljstvo i poslovne usluge</item>
      <item>Porezna uprava Područni ured sjeverna Hrvatska</item>
      <item>RH Županijsko državno odvjetništvo u Varaždinu</item>
    </derivirana_varijabla>
  </DomainObject.Predmet.OstaliListFormatedOIB>
  <DomainObject.Predmet.OstaliListFormatedWithAdress>
    <izvorni_sadrzaj>
      <item>Sudski registar</item>
      <item>Zlatko Novak, Put Od Jasenja 21a, 20232 Slano punomoćnik sudionika u postupku NOVAK TEAM, društvo s ograničenom odgovornošću za trgovinu na veliko i malo, uvoz-izvoz, ugostiteljstvo i poslovne usluge</item>
      <item>Porezna uprava Područni ured sjeverna Hrvatska, Grabjere 1, 42000 Varaždin</item>
      <item>RH Županijsko državno odvjetništvo u Varaždinu, B.Radića 2, 42000 Varaždin</item>
    </izvorni_sadrzaj>
    <derivirana_varijabla naziv="DomainObject.Predmet.OstaliListFormatedWithAdress_1">
      <item>Sudski registar</item>
      <item>Zlatko Novak, Put Od Jasenja 21a, 20232 Slano punomoćnik sudionika u postupku NOVAK TEAM, društvo s ograničenom odgovornošću za trgovinu na veliko i malo, uvoz-izvoz, ugostiteljstvo i poslovne usluge</item>
      <item>Porezna uprava Područni ured sjeverna Hrvatska, Grabjere 1, 42000 Varaždin</item>
      <item>RH Županijsko državno odvjetništvo u Varaždinu, B.Radića 2, 42000 Varaždin</item>
    </derivirana_varijabla>
  </DomainObject.Predmet.OstaliListFormatedWithAdress>
  <DomainObject.Predmet.OstaliListFormatedWithAdressOIB>
    <izvorni_sadrzaj>
      <item>Sudski registar</item>
      <item>Zlatko Novak, OIB 57335479651, Put Od Jasenja 21a, 20232 Slano punomoćnik sudionika u postupku NOVAK TEAM, društvo s ograničenom odgovornošću za trgovinu na veliko i malo, uvoz-izvoz, ugostiteljstvo i poslovne usluge</item>
      <item>Porezna uprava Područni ured sjeverna Hrvatska, Grabjere 1, 42000 Varaždin</item>
      <item>RH Županijsko državno odvjetništvo u Varaždinu, B.Radića 2, 42000 Varaždin</item>
    </izvorni_sadrzaj>
    <derivirana_varijabla naziv="DomainObject.Predmet.OstaliListFormatedWithAdressOIB_1">
      <item>Sudski registar</item>
      <item>Zlatko Novak, OIB 57335479651, Put Od Jasenja 21a, 20232 Slano punomoćnik sudionika u postupku NOVAK TEAM, društvo s ograničenom odgovornošću za trgovinu na veliko i malo, uvoz-izvoz, ugostiteljstvo i poslovne usluge</item>
      <item>Porezna uprava Područni ured sjeverna Hrvatska, Grabjere 1, 42000 Varaždin</item>
      <item>RH Županijsko državno odvjetništvo u Varaždinu, B.Radića 2, 42000 Varaždin</item>
    </derivirana_varijabla>
  </DomainObject.Predmet.OstaliListFormatedWithAdressOIB>
  <DomainObject.Predmet.OstaliListNazivFormated>
    <izvorni_sadrzaj>
      <item>Sudski registar</item>
      <item>Zlatko Novak</item>
      <item>Porezna uprava Područni ured sjeverna Hrvatska</item>
      <item>RH Županijsko državno odvjetništvo u Varaždinu</item>
    </izvorni_sadrzaj>
    <derivirana_varijabla naziv="DomainObject.Predmet.OstaliListNazivFormated_1">
      <item>Sudski registar</item>
      <item>Zlatko Novak</item>
      <item>Porezna uprava Područni ured sjeverna Hrvatska</item>
      <item>RH Županijsko državno odvjetništvo u Varaždinu</item>
    </derivirana_varijabla>
  </DomainObject.Predmet.OstaliListNazivFormated>
  <DomainObject.Predmet.OstaliListNazivFormatedOIB>
    <izvorni_sadrzaj>
      <item>Sudski registar</item>
      <item>Zlatko Novak, OIB 57335479651</item>
      <item>Porezna uprava Područni ured sjeverna Hrvatska</item>
      <item>RH Županijsko državno odvjetništvo u Varaždinu</item>
    </izvorni_sadrzaj>
    <derivirana_varijabla naziv="DomainObject.Predmet.OstaliListNazivFormatedOIB_1">
      <item>Sudski registar</item>
      <item>Zlatko Novak, OIB 57335479651</item>
      <item>Porezna uprava Područni ured sjeverna Hrvatska</item>
      <item>RH 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St-594/2016-37</izvorni_sadrzaj>
    <derivirana_varijabla naziv="DomainObject.PoslovniBrojDokumenta_1">St-594/2016-37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TEAM, društvo s ograničenom odgovornošću za trgovinu na veliko i malo, uvoz-izvoz, ugostiteljstvo i poslovne usluge</izvorni_sadrzaj>
    <derivirana_varijabla naziv="DomainObject.Predmet.ProtustrankaIDrugi_1">NOVAK TEAM, društvo s ograničenom odgovornošću za trgovinu na veliko i malo, uvoz-izvoz, ugostiteljstvo i poslovne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NOVAK TEAM, društvo s ograničenom odgovornošću za trgovinu na veliko i malo, uvoz-izvoz, ugostiteljstvo i poslovne usluge, OIB 65914520432, Novakova 35, 40000 Nedelišće</izvorni_sadrzaj>
    <derivirana_varijabla naziv="DomainObject.Predmet.ProtustrankaIDrugiAdressOIB_1">NOVAK TEAM, društvo s ograničenom odgovornošću za trgovinu na veliko i malo, uvoz-izvoz, ugostiteljstvo i poslovne usluge, OIB 65914520432, Novakova 35,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TEAM, društvo s ograničenom odgovornošću za trgovinu na veliko i malo, uvoz-izvoz, ugostiteljstvo i poslovne usluge</item>
      <item>Sudski registar</item>
      <item>Zlatko Novak</item>
      <item>Porezna uprava Područni ured sjeverna Hrvatska</item>
      <item>RH Županijsko državno odvjetništvo u Varaždinu</item>
    </izvorni_sadrzaj>
    <derivirana_varijabla naziv="DomainObject.Predmet.SudioniciListNaziv_1">
      <item>Financijska agencija</item>
      <item>NOVAK TEAM, društvo s ograničenom odgovornošću za trgovinu na veliko i malo, uvoz-izvoz, ugostiteljstvo i poslovne usluge</item>
      <item>Sudski registar</item>
      <item>Zlatko Novak</item>
      <item>Porezna uprava Područni ured sjeverna Hrvatska</item>
      <item>RH Županijsko državno odvjetništvo u Varaždinu</item>
    </derivirana_varijabla>
  </DomainObject.Predmet.SudioniciListNaziv>
  <DomainObject.Predmet.SudioniciListAdressOIB>
    <izvorni_sadrzaj>
      <item>Financijska agencija, OIB 85821130368</item>
      <item>NOVAK TEAM, društvo s ograničenom odgovornošću za trgovinu na veliko i malo, uvoz-izvoz, ugostiteljstvo i poslovne usluge, OIB 65914520432, Novakova 35,40000 Nedelišće</item>
      <item>Sudski registar</item>
      <item>Zlatko Novak, OIB 57335479651, Put Od Jasenja 21a,20232 Slano</item>
      <item>Porezna uprava Područni ured sjeverna Hrvatska, Grabjere 1,42000 Varaždin</item>
      <item>RH Županijsko državno odvjetništvo u Varaždinu, B.Radića 2,42000 Varaždin</item>
    </izvorni_sadrzaj>
    <derivirana_varijabla naziv="DomainObject.Predmet.SudioniciListAdressOIB_1">
      <item>Financijska agencija, OIB 85821130368</item>
      <item>NOVAK TEAM, društvo s ograničenom odgovornošću za trgovinu na veliko i malo, uvoz-izvoz, ugostiteljstvo i poslovne usluge, OIB 65914520432, Novakova 35,40000 Nedelišće</item>
      <item>Sudski registar</item>
      <item>Zlatko Novak, OIB 57335479651, Put Od Jasenja 21a,20232 Slano</item>
      <item>Porezna uprava Područni ured sjeverna Hrvatska, Grabjere 1,42000 Varaždin</item>
      <item>RH 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B5750A-EFA0-4CB1-8690-E0264117F0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358</properties:Words>
  <properties:Characters>1866</properties:Characters>
  <properties:Lines>58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2017-11-29T14:10:00Z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St-594/2016-37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