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fe92" w14:paraId="4dbfe9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912235">
        <w:t>9</w:t>
      </w:r>
      <w:r w:rsidR="00EA0159">
        <w:t>15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EA0159">
        <w:t>N.V. GRADNJA ŽUGČIĆ j.d.o.o. OIB: 53703682960, MBS: 080905591, Zagreb, Oporovečki vinogradi 72</w:t>
      </w:r>
      <w:r>
        <w:t>, temeljem članka 430. Stečajnog zakona („Narodne novine“ 71/15)</w:t>
      </w:r>
      <w:r w:rsidR="00687068">
        <w:t>,</w:t>
      </w:r>
      <w:r w:rsidR="009B6422">
        <w:t xml:space="preserve"> dana </w:t>
      </w:r>
      <w:r w:rsidR="000D1461">
        <w:t>27</w:t>
      </w:r>
      <w:r>
        <w:t>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A0159">
        <w:t>N.V. GRADNJA ŽUGČIĆ j.d.o.o. OIB: 53703682960, MBS: 080905591, Zagreb, Oporovečki vinogradi 72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</w:t>
      </w:r>
      <w:r w:rsidR="000D1461">
        <w:t xml:space="preserve"> </w:t>
      </w:r>
      <w:r w:rsidR="00DC7B39">
        <w:t>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A0159">
        <w:t>N.V. GRADNJA ŽUGČIĆ j.d.o.o. OIB: 53703682960, MBS: 080905591, Zagreb, Oporovečki vinogradi 72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 xml:space="preserve">Regionalni centar Zagreb, Podružnica ZAGREB,  </w:t>
      </w:r>
      <w:r>
        <w:t xml:space="preserve">podnijela je dana </w:t>
      </w:r>
      <w:r w:rsidR="000D1461">
        <w:t>22. ožujka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622C2">
        <w:t>5</w:t>
      </w:r>
      <w:r w:rsidR="00D6035C">
        <w:t>-</w:t>
      </w:r>
      <w:r w:rsidR="00EA0159">
        <w:t>5930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A0159">
        <w:t>N.V. GRADNJA ŽUGČIĆ j.d.o.o. OIB: 53703682960, MBS: 080905591, Zagreb, Oporovečki vinogradi 72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0D1461">
        <w:t>1</w:t>
      </w:r>
      <w:r w:rsidR="00EA0159">
        <w:t>4</w:t>
      </w:r>
      <w:r w:rsidR="000D1461">
        <w:t>. srpnja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0D1461">
        <w:t>9</w:t>
      </w:r>
      <w:r w:rsidR="00EA0159">
        <w:t>15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D1461">
        <w:t>27</w:t>
      </w:r>
      <w:r w:rsidR="00896BF4">
        <w:t>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D146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0D1461">
        <w:t>15/3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1AC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0D1461">
      <w:t>9</w:t>
    </w:r>
    <w:r w:rsidR="00EA0159">
      <w:t>15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1461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71F36"/>
    <w:rsid w:val="00491ACF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F27C3"/>
    <w:rsid w:val="00775A16"/>
    <w:rsid w:val="00785BDD"/>
    <w:rsid w:val="007900D1"/>
    <w:rsid w:val="007B3C47"/>
    <w:rsid w:val="007F5576"/>
    <w:rsid w:val="00896BF4"/>
    <w:rsid w:val="008A5A7D"/>
    <w:rsid w:val="008D7500"/>
    <w:rsid w:val="008E0069"/>
    <w:rsid w:val="00912235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A0159"/>
    <w:rsid w:val="00EB5FF1"/>
    <w:rsid w:val="00EC13CB"/>
    <w:rsid w:val="00EC7878"/>
    <w:rsid w:val="00EE3FB4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1A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1A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A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A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1A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1A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A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A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N.V. GRADNJA ŽUGČIĆ jednostavno društvo s ograničenom odgovornošću za usluge</izvorni_sadrzaj>
    <derivirana_varijabla naziv="DomainObject.Predmet.ProtustrankaFormated_1">  N.V. GRADNJA ŽUGČIĆ jednostavno društvo s ograničenom odgovornošću za usluge</derivirana_varijabla>
  </DomainObject.Predmet.ProtustrankaFormated>
  <DomainObject.Predmet.ProtustrankaFormatedOIB>
    <izvorni_sadrzaj>  N.V. GRADNJA ŽUGČIĆ jednostavno društvo s ograničenom odgovornošću za usluge, OIB 53703682960</izvorni_sadrzaj>
    <derivirana_varijabla naziv="DomainObject.Predmet.ProtustrankaFormatedOIB_1">  N.V. GRADNJA ŽUGČIĆ jednostavno društvo s ograničenom odgovornošću za usluge, OIB 53703682960</derivirana_varijabla>
  </DomainObject.Predmet.ProtustrankaFormatedOIB>
  <DomainObject.Predmet.ProtustrankaFormatedWithAdress>
    <izvorni_sadrzaj> N.V. GRADNJA ŽUGČIĆ jednostavno društvo s ograničenom odgovornošću za usluge, Oporovečki vinogradi 72, 10000 Zagreb</izvorni_sadrzaj>
    <derivirana_varijabla naziv="DomainObject.Predmet.ProtustrankaFormatedWithAdress_1"> N.V. GRADNJA ŽUGČIĆ jednostavno društvo s ograničenom odgovornošću za usluge, Oporovečki vinogradi 72, 10000 Zagreb</derivirana_varijabla>
  </DomainObject.Predmet.ProtustrankaFormatedWithAdress>
  <DomainObject.Predmet.ProtustrankaFormatedWithAdressOIB>
    <izvorni_sadrzaj> N.V. GRADNJA ŽUGČIĆ jednostavno društvo s ograničenom odgovornošću za usluge, OIB 53703682960, Oporovečki vinogradi 72, 10000 Zagreb</izvorni_sadrzaj>
    <derivirana_varijabla naziv="DomainObject.Predmet.ProtustrankaFormatedWithAdressOIB_1"> N.V. GRADNJA ŽUGČIĆ jednostavno društvo s ograničenom odgovornošću za usluge, OIB 53703682960, Oporovečki vinogradi 72, 10000 Zagreb</derivirana_varijabla>
  </DomainObject.Predmet.ProtustrankaFormatedWithAdressOIB>
  <DomainObject.Predmet.ProtustrankaWithAdress>
    <izvorni_sadrzaj>N.V. GRADNJA ŽUGČIĆ jednostavno društvo s ograničenom odgovornošću za usluge Oporovečki vinogradi 72, 10000 Zagreb</izvorni_sadrzaj>
    <derivirana_varijabla naziv="DomainObject.Predmet.ProtustrankaWithAdress_1">N.V. GRADNJA ŽUGČIĆ jednostavno društvo s ograničenom odgovornošću za usluge Oporovečki vinogradi 72, 10000 Zagreb</derivirana_varijabla>
  </DomainObject.Predmet.ProtustrankaWithAdress>
  <DomainObject.Predmet.ProtustrankaWithAdressOIB>
    <izvorni_sadrzaj>N.V. GRADNJA ŽUGČIĆ jednostavno društvo s ograničenom odgovornošću za usluge, OIB 53703682960, Oporovečki vinogradi 72, 10000 Zagreb</izvorni_sadrzaj>
    <derivirana_varijabla naziv="DomainObject.Predmet.ProtustrankaWithAdressOIB_1">N.V. GRADNJA ŽUGČIĆ jednostavno društvo s ograničenom odgovornošću za usluge, OIB 53703682960, Oporovečki vinogradi 72, 10000 Zagreb</derivirana_varijabla>
  </DomainObject.Predmet.ProtustrankaWithAdressOIB>
  <DomainObject.Predmet.ProtustrankaNazivFormated>
    <izvorni_sadrzaj>N.V. GRADNJA ŽUGČIĆ jednostavno društvo s ograničenom odgovornošću za usluge</izvorni_sadrzaj>
    <derivirana_varijabla naziv="DomainObject.Predmet.ProtustrankaNazivFormated_1">N.V. GRADNJA ŽUGČIĆ jednostavno društvo s ograničenom odgovornošću za usluge</derivirana_varijabla>
  </DomainObject.Predmet.ProtustrankaNazivFormated>
  <DomainObject.Predmet.ProtustrankaNazivFormatedOIB>
    <izvorni_sadrzaj>N.V. GRADNJA ŽUGČIĆ jednostavno društvo s ograničenom odgovornošću za usluge, OIB 53703682960</izvorni_sadrzaj>
    <derivirana_varijabla naziv="DomainObject.Predmet.ProtustrankaNazivFormatedOIB_1">N.V. GRADNJA ŽUGČIĆ jednostavno društvo s ograničenom odgovornošću za usluge, OIB 53703682960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N.V. GRADNJA ŽUGČIĆ jednostavno društvo s ograničenom odgovornošću za usluge</item>
    </izvorni_sadrzaj>
    <derivirana_varijabla naziv="DomainObject.Predmet.ProtuStrankaListFormated_1">
      <item>N.V. GRADNJA ŽUGČIĆ jednostavno društvo s ograničenom odgovornošću za usluge</item>
    </derivirana_varijabla>
  </DomainObject.Predmet.ProtuStrankaListFormated>
  <DomainObject.Predmet.ProtuStrankaListFormatedOIB>
    <izvorni_sadrzaj>
      <item>N.V. GRADNJA ŽUGČIĆ jednostavno društvo s ograničenom odgovornošću za usluge, OIB 53703682960</item>
    </izvorni_sadrzaj>
    <derivirana_varijabla naziv="DomainObject.Predmet.ProtuStrankaListFormatedOIB_1">
      <item>N.V. GRADNJA ŽUGČIĆ jednostavno društvo s ograničenom odgovornošću za usluge, OIB 53703682960</item>
    </derivirana_varijabla>
  </DomainObject.Predmet.ProtuStrankaListFormatedOIB>
  <DomainObject.Predmet.ProtuStrankaListFormatedWithAdress>
    <izvorni_sadrzaj>
      <item>N.V. GRADNJA ŽUGČIĆ jednostavno društvo s ograničenom odgovornošću za usluge, Oporovečki vinogradi 72, 10000 Zagreb</item>
    </izvorni_sadrzaj>
    <derivirana_varijabla naziv="DomainObject.Predmet.ProtuStrankaListFormatedWithAdress_1">
      <item>N.V. GRADNJA ŽUGČIĆ jednostavno društvo s ograničenom odgovornošću za usluge, Oporovečki vinogradi 72, 10000 Zagreb</item>
    </derivirana_varijabla>
  </DomainObject.Predmet.ProtuStrankaListFormatedWithAdress>
  <DomainObject.Predmet.ProtuStrankaListFormatedWithAdressOIB>
    <izvorni_sadrzaj>
      <item>N.V. GRADNJA ŽUGČIĆ jednostavno društvo s ograničenom odgovornošću za usluge, OIB 53703682960, Oporovečki vinogradi 72, 10000 Zagreb</item>
    </izvorni_sadrzaj>
    <derivirana_varijabla naziv="DomainObject.Predmet.ProtuStrankaListFormatedWithAdressOIB_1">
      <item>N.V. GRADNJA ŽUGČIĆ jednostavno društvo s ograničenom odgovornošću za usluge, OIB 53703682960, Oporovečki vinogradi 72, 10000 Zagreb</item>
    </derivirana_varijabla>
  </DomainObject.Predmet.ProtuStrankaListFormatedWithAdressOIB>
  <DomainObject.Predmet.ProtuStrankaListNazivFormated>
    <izvorni_sadrzaj>
      <item>N.V. GRADNJA ŽUGČIĆ jednostavno društvo s ograničenom odgovornošću za usluge</item>
    </izvorni_sadrzaj>
    <derivirana_varijabla naziv="DomainObject.Predmet.ProtuStrankaListNazivFormated_1">
      <item>N.V. GRADNJA ŽUGČIĆ jednostavno društvo s ograničenom odgovornošću za usluge</item>
    </derivirana_varijabla>
  </DomainObject.Predmet.ProtuStrankaListNazivFormated>
  <DomainObject.Predmet.ProtuStrankaListNazivFormatedOIB>
    <izvorni_sadrzaj>
      <item>N.V. GRADNJA ŽUGČIĆ jednostavno društvo s ograničenom odgovornošću za usluge, OIB 53703682960</item>
    </izvorni_sadrzaj>
    <derivirana_varijabla naziv="DomainObject.Predmet.ProtuStrankaListNazivFormatedOIB_1">
      <item>N.V. GRADNJA ŽUGČIĆ jednostavno društvo s ograničenom odgovornošću za usluge, OIB 53703682960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N.V. GRADNJA ŽUGČIĆ jednostavno društvo s ograničenom odgovornošću za usluge</izvorni_sadrzaj>
    <derivirana_varijabla naziv="DomainObject.Predmet.ProtustrankaIDrugi_1">N.V. GRADNJA ŽUGČIĆ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N.V. GRADNJA ŽUGČIĆ jednostavno društvo s ograničenom odgovornošću za usluge, OIB 53703682960, Oporovečki vinogradi 72, 10000 Zagreb</izvorni_sadrzaj>
    <derivirana_varijabla naziv="DomainObject.Predmet.ProtustrankaIDrugiAdressOIB_1">N.V. GRADNJA ŽUGČIĆ jednostavno društvo s ograničenom odgovornošću za usluge, OIB 53703682960, Oporovečki vinogradi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N.V. GRADNJA ŽUGČIĆ jednostavno društvo s ograničenom odgovornošću za usluge</item>
      <item>FINA Regionalni centar Zagreb</item>
    </izvorni_sadrzaj>
    <derivirana_varijabla naziv="DomainObject.Predmet.SudioniciListNaziv_1">
      <item>N.V. GRADNJA ŽUGČIĆ jednostavno društvo s ograničenom odgovornošću za usluge</item>
      <item>FINA Regionalni centar Zagreb</item>
    </derivirana_varijabla>
  </DomainObject.Predmet.SudioniciListNaziv>
  <DomainObject.Predmet.SudioniciListAdressOIB>
    <izvorni_sadrzaj>
      <item>N.V. GRADNJA ŽUGČIĆ jednostavno društvo s ograničenom odgovornošću za usluge, OIB 53703682960, Oporovečki vinogradi 72,10000 Zagreb</item>
      <item>FINA Regionalni centar Zagreb, OIB 85821130368, Trg svibanjskih žrtava 1995. br. 1,10000 Zagreb</item>
    </izvorni_sadrzaj>
    <derivirana_varijabla naziv="DomainObject.Predmet.SudioniciListAdressOIB_1">
      <item>N.V. GRADNJA ŽUGČIĆ jednostavno društvo s ograničenom odgovornošću za usluge, OIB 53703682960, Oporovečki vinogradi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53703682960</item>
      <item>, OIB 85821130368</item>
    </izvorni_sadrzaj>
    <derivirana_varijabla naziv="DomainObject.Predmet.SudioniciListNazivOIB_1">
      <item>, OIB 53703682960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86107-FE13-4317-B4F7-4B9E5FFEB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2370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2017-01-27T11:29:00Z</dcterms:created>
  <dc:creator>korisnik</dc:creator>
  <cp:lastModifiedBy>Snježana Andrijanić</cp:lastModifiedBy>
  <cp:lastPrinted>2017-01-27T11:29:00Z</cp:lastPrinted>
  <dcterms:modified xmlns:xsi="http://www.w3.org/2001/XMLSchema-instance" xsi:type="dcterms:W3CDTF">2017-01-27T11:30:00Z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