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e0dd" w14:paraId="0a4e0dd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1C69B6">
        <w:rPr>
          <w:rFonts w:hAnsi="Times New Roman" w:ascii="Times New Roman"/>
          <w:b/>
          <w:sz w:val="24"/>
          <w:szCs w:val="24"/>
        </w:rPr>
        <w:t>730</w:t>
      </w:r>
      <w:r w:rsidR="00571557">
        <w:rPr>
          <w:rFonts w:hAnsi="Times New Roman" w:ascii="Times New Roman"/>
          <w:b/>
          <w:sz w:val="24"/>
          <w:szCs w:val="24"/>
        </w:rPr>
        <w:t>/</w:t>
      </w:r>
      <w:r w:rsidR="00C77AA3">
        <w:rPr>
          <w:rFonts w:hAnsi="Times New Roman" w:ascii="Times New Roman"/>
          <w:b/>
          <w:sz w:val="24"/>
          <w:szCs w:val="24"/>
        </w:rPr>
        <w:t>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1C69B6">
        <w:rPr>
          <w:rFonts w:hAnsi="Times New Roman" w:ascii="Times New Roman"/>
          <w:sz w:val="24"/>
          <w:szCs w:val="24"/>
        </w:rPr>
        <w:t>AFRODITA društvo s ograničenom odgovornošću za ugostiteljstvo i poslove turističke agencije, Put Jazine 202, Tisno, MBS: 100001062, OIB: 34277478643,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04F74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1C69B6">
        <w:rPr>
          <w:rFonts w:hAnsi="Times New Roman" w:ascii="Times New Roman"/>
          <w:sz w:val="24"/>
          <w:szCs w:val="24"/>
        </w:rPr>
        <w:t>AFRODITA društvo s ograničenom odgovornošću za ugostiteljstvo i poslove turističke agencije, Put Jazine 202, Tisno, MBS: 100001062, OIB: 34277478643,</w:t>
      </w:r>
      <w:r w:rsidR="007A69FE">
        <w:rPr>
          <w:rFonts w:hAnsi="Times New Roman" w:ascii="Times New Roman"/>
          <w:sz w:val="24"/>
          <w:szCs w:val="24"/>
        </w:rPr>
        <w:t xml:space="preserve"> 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1C69B6">
        <w:rPr>
          <w:rFonts w:hAnsi="Times New Roman" w:ascii="Times New Roman"/>
          <w:sz w:val="24"/>
          <w:szCs w:val="24"/>
        </w:rPr>
        <w:t>257.543,35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1C69B6">
        <w:rPr>
          <w:rFonts w:hAnsi="Times New Roman" w:ascii="Times New Roman"/>
          <w:sz w:val="24"/>
          <w:szCs w:val="24"/>
        </w:rPr>
        <w:t xml:space="preserve">Annamaria Edelenyine Priszinger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1C69B6">
        <w:rPr>
          <w:rFonts w:hAnsi="Times New Roman" w:ascii="Times New Roman"/>
          <w:sz w:val="24"/>
          <w:szCs w:val="24"/>
        </w:rPr>
        <w:t>730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04F74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1C69B6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1C69B6">
        <w:rPr>
          <w:rFonts w:hAnsi="Times New Roman" w:ascii="Times New Roman"/>
          <w:sz w:val="24"/>
          <w:szCs w:val="24"/>
        </w:rPr>
        <w:t>AFRODITA društvo s ograničenom odgovornošću za ugostiteljstvo i poslove turističke agencije, Annamaria Edelenyine Priszinger, Put Jazine 202, Tisno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159" w:rsidP="00DD3594" w:rsidR="00395159">
      <w:pPr>
        <w:spacing w:lineRule="auto" w:line="240" w:after="0"/>
      </w:pPr>
      <w:r>
        <w:separator/>
      </w:r>
    </w:p>
  </w:endnote>
  <w:endnote w:id="0" w:type="continuationSeparator">
    <w:p w:rsidRDefault="00395159" w:rsidP="00DD3594" w:rsidR="003951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159" w:rsidP="00DD3594" w:rsidR="00395159">
      <w:pPr>
        <w:spacing w:lineRule="auto" w:line="240" w:after="0"/>
      </w:pPr>
      <w:r>
        <w:separator/>
      </w:r>
    </w:p>
  </w:footnote>
  <w:footnote w:id="0" w:type="continuationSeparator">
    <w:p w:rsidRDefault="00395159" w:rsidP="00DD3594" w:rsidR="003951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1C69B6">
      <w:t>730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1C69B6"/>
    <w:rsid w:val="002360DB"/>
    <w:rsid w:val="002A3747"/>
    <w:rsid w:val="002E1B17"/>
    <w:rsid w:val="00372C62"/>
    <w:rsid w:val="00395159"/>
    <w:rsid w:val="003E3125"/>
    <w:rsid w:val="00404107"/>
    <w:rsid w:val="00440BC5"/>
    <w:rsid w:val="004670E8"/>
    <w:rsid w:val="00501E46"/>
    <w:rsid w:val="00571557"/>
    <w:rsid w:val="00633947"/>
    <w:rsid w:val="006D02AF"/>
    <w:rsid w:val="00720F47"/>
    <w:rsid w:val="007A69FE"/>
    <w:rsid w:val="007D06ED"/>
    <w:rsid w:val="008151AB"/>
    <w:rsid w:val="008562E3"/>
    <w:rsid w:val="008572DB"/>
    <w:rsid w:val="008C4225"/>
    <w:rsid w:val="008F17B2"/>
    <w:rsid w:val="009833D7"/>
    <w:rsid w:val="00AC7FAC"/>
    <w:rsid w:val="00AD36A0"/>
    <w:rsid w:val="00AF2051"/>
    <w:rsid w:val="00AF4208"/>
    <w:rsid w:val="00B73517"/>
    <w:rsid w:val="00BC2E04"/>
    <w:rsid w:val="00C216B7"/>
    <w:rsid w:val="00C34D5D"/>
    <w:rsid w:val="00C77AA3"/>
    <w:rsid w:val="00D04F74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40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BC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BC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BC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BC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40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BC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BC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B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B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AFRODITA društvo s ograničenom odgovornošću za ugostiteljstvo i poslove turističke agencije</izvorni_sadrzaj>
    <derivirana_varijabla naziv="DomainObject.Predmet.ProtustrankaFormated_1">  AFRODITA društvo s ograničenom odgovornošću za ugostiteljstvo i poslove turističke agencije</derivirana_varijabla>
  </DomainObject.Predmet.ProtustrankaFormated>
  <DomainObject.Predmet.ProtustrankaFormatedOIB>
    <izvorni_sadrzaj>  AFRODITA društvo s ograničenom odgovornošću za ugostiteljstvo i poslove turističke agencije, OIB 34277478643</izvorni_sadrzaj>
    <derivirana_varijabla naziv="DomainObject.Predmet.ProtustrankaFormatedOIB_1">  AFRODITA društvo s ograničenom odgovornošću za ugostiteljstvo i poslove turističke agencije, OIB 34277478643</derivirana_varijabla>
  </DomainObject.Predmet.ProtustrankaFormatedOIB>
  <DomainObject.Predmet.ProtustrankaFormatedWithAdress>
    <izvorni_sadrzaj> AFRODITA društvo s ograničenom odgovornošću za ugostiteljstvo i poslove turističke agencije, Put Jazine 202, 22240 Tisno</izvorni_sadrzaj>
    <derivirana_varijabla naziv="DomainObject.Predmet.ProtustrankaFormatedWithAdress_1"> AFRODITA društvo s ograničenom odgovornošću za ugostiteljstvo i poslove turističke agencije, Put Jazine 202, 22240 Tisno</derivirana_varijabla>
  </DomainObject.Predmet.ProtustrankaFormatedWithAdress>
  <DomainObject.Predmet.ProtustrankaFormatedWithAdressOIB>
    <izvorni_sadrzaj> AFRODITA društvo s ograničenom odgovornošću za ugostiteljstvo i poslove turističke agencije, OIB 34277478643, Put Jazine 202, 22240 Tisno</izvorni_sadrzaj>
    <derivirana_varijabla naziv="DomainObject.Predmet.ProtustrankaFormatedWithAdressOIB_1"> AFRODITA društvo s ograničenom odgovornošću za ugostiteljstvo i poslove turističke agencije, OIB 34277478643, Put Jazine 202, 22240 Tisno</derivirana_varijabla>
  </DomainObject.Predmet.ProtustrankaFormatedWithAdressOIB>
  <DomainObject.Predmet.ProtustrankaWithAdress>
    <izvorni_sadrzaj>AFRODITA društvo s ograničenom odgovornošću za ugostiteljstvo i poslove turističke agencije Put Jazine 202, 22240 Tisno</izvorni_sadrzaj>
    <derivirana_varijabla naziv="DomainObject.Predmet.ProtustrankaWithAdress_1">AFRODITA društvo s ograničenom odgovornošću za ugostiteljstvo i poslove turističke agencije Put Jazine 202, 22240 Tisno</derivirana_varijabla>
  </DomainObject.Predmet.ProtustrankaWithAdress>
  <DomainObject.Predmet.ProtustrankaWithAdressOIB>
    <izvorni_sadrzaj>AFRODITA društvo s ograničenom odgovornošću za ugostiteljstvo i poslove turističke agencije, OIB 34277478643, Put Jazine 202, 22240 Tisno</izvorni_sadrzaj>
    <derivirana_varijabla naziv="DomainObject.Predmet.ProtustrankaWithAdressOIB_1">AFRODITA društvo s ograničenom odgovornošću za ugostiteljstvo i poslove turističke agencije, OIB 34277478643, Put Jazine 202, 22240 Tisno</derivirana_varijabla>
  </DomainObject.Predmet.ProtustrankaWithAdressOIB>
  <DomainObject.Predmet.ProtustrankaNazivFormated>
    <izvorni_sadrzaj>AFRODITA društvo s ograničenom odgovornošću za ugostiteljstvo i poslove turističke agencije</izvorni_sadrzaj>
    <derivirana_varijabla naziv="DomainObject.Predmet.ProtustrankaNazivFormated_1">AFRODITA društvo s ograničenom odgovornošću za ugostiteljstvo i poslove turističke agencije</derivirana_varijabla>
  </DomainObject.Predmet.ProtustrankaNazivFormated>
  <DomainObject.Predmet.ProtustrankaNazivFormatedOIB>
    <izvorni_sadrzaj>AFRODITA društvo s ograničenom odgovornošću za ugostiteljstvo i poslove turističke agencije, OIB 34277478643</izvorni_sadrzaj>
    <derivirana_varijabla naziv="DomainObject.Predmet.ProtustrankaNazivFormatedOIB_1">AFRODITA društvo s ograničenom odgovornošću za ugostiteljstvo i poslove turističke agencije, OIB 34277478643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AFRODITA društvo s ograničenom odgovornošću za ugostiteljstvo i poslove turističke agencije</item>
    </izvorni_sadrzaj>
    <derivirana_varijabla naziv="DomainObject.Predmet.ProtuStrankaListFormated_1">
      <item>AFRODITA društvo s ograničenom odgovornošću za ugostiteljstvo i poslove turističke agencije</item>
    </derivirana_varijabla>
  </DomainObject.Predmet.ProtuStrankaListFormated>
  <DomainObject.Predmet.ProtuStrankaListFormatedOIB>
    <izvorni_sadrzaj>
      <item>AFRODITA društvo s ograničenom odgovornošću za ugostiteljstvo i poslove turističke agencije, OIB 34277478643</item>
    </izvorni_sadrzaj>
    <derivirana_varijabla naziv="DomainObject.Predmet.ProtuStrankaListFormatedOIB_1">
      <item>AFRODITA društvo s ograničenom odgovornošću za ugostiteljstvo i poslove turističke agencije, OIB 34277478643</item>
    </derivirana_varijabla>
  </DomainObject.Predmet.ProtuStrankaListFormatedOIB>
  <DomainObject.Predmet.ProtuStrankaListFormatedWithAdress>
    <izvorni_sadrzaj>
      <item>AFRODITA društvo s ograničenom odgovornošću za ugostiteljstvo i poslove turističke agencije, Put Jazine 202, 22240 Tisno</item>
    </izvorni_sadrzaj>
    <derivirana_varijabla naziv="DomainObject.Predmet.ProtuStrankaListFormatedWithAdress_1">
      <item>AFRODITA društvo s ograničenom odgovornošću za ugostiteljstvo i poslove turističke agencije, Put Jazine 202, 22240 Tisno</item>
    </derivirana_varijabla>
  </DomainObject.Predmet.ProtuStrankaListFormatedWithAdress>
  <DomainObject.Predmet.ProtuStrankaListFormatedWithAdressOIB>
    <izvorni_sadrzaj>
      <item>AFRODITA društvo s ograničenom odgovornošću za ugostiteljstvo i poslove turističke agencije, OIB 34277478643, Put Jazine 202, 22240 Tisno</item>
    </izvorni_sadrzaj>
    <derivirana_varijabla naziv="DomainObject.Predmet.ProtuStrankaListFormatedWithAdressOIB_1">
      <item>AFRODITA društvo s ograničenom odgovornošću za ugostiteljstvo i poslove turističke agencije, OIB 34277478643, Put Jazine 202, 22240 Tisno</item>
    </derivirana_varijabla>
  </DomainObject.Predmet.ProtuStrankaListFormatedWithAdressOIB>
  <DomainObject.Predmet.ProtuStrankaListNazivFormated>
    <izvorni_sadrzaj>
      <item>AFRODITA društvo s ograničenom odgovornošću za ugostiteljstvo i poslove turističke agencije</item>
    </izvorni_sadrzaj>
    <derivirana_varijabla naziv="DomainObject.Predmet.ProtuStrankaListNazivFormated_1">
      <item>AFRODITA društvo s ograničenom odgovornošću za ugostiteljstvo i poslove turističke agencije</item>
    </derivirana_varijabla>
  </DomainObject.Predmet.ProtuStrankaListNazivFormated>
  <DomainObject.Predmet.ProtuStrankaListNazivFormatedOIB>
    <izvorni_sadrzaj>
      <item>AFRODITA društvo s ograničenom odgovornošću za ugostiteljstvo i poslove turističke agencije, OIB 34277478643</item>
    </izvorni_sadrzaj>
    <derivirana_varijabla naziv="DomainObject.Predmet.ProtuStrankaListNazivFormatedOIB_1">
      <item>AFRODITA društvo s ograničenom odgovornošću za ugostiteljstvo i poslove turističke agencije, OIB 34277478643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AFRODITA društvo s ograničenom odgovornošću za ugostiteljstvo i poslove turističke agencije</izvorni_sadrzaj>
    <derivirana_varijabla naziv="DomainObject.Predmet.ProtustrankaIDrugi_1">AFRODITA društvo s ograničenom odgovornošću za ugostiteljstvo i poslove turističke agencije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AFRODITA društvo s ograničenom odgovornošću za ugostiteljstvo i poslove turističke agencije, OIB 34277478643, Put Jazine 202, 22240 Tisno</izvorni_sadrzaj>
    <derivirana_varijabla naziv="DomainObject.Predmet.ProtustrankaIDrugiAdressOIB_1">AFRODITA društvo s ograničenom odgovornošću za ugostiteljstvo i poslove turističke agencije, OIB 34277478643, Put Jazine 202,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AFRODITA društvo s ograničenom odgovornošću za ugostiteljstvo i poslove turističke agencije</item>
    </izvorni_sadrzaj>
    <derivirana_varijabla naziv="DomainObject.Predmet.SudioniciListNaziv_1">
      <item>FINA - Podružnica Šibenik</item>
      <item>AFRODITA društvo s ograničenom odgovornošću za ugostiteljstvo i poslove turističke agencije</item>
    </derivirana_varijabla>
  </DomainObject.Predmet.SudioniciListNaziv>
  <DomainObject.Predmet.SudioniciListAdressOIB>
    <izvorni_sadrzaj>
      <item>FINA - Podružnica Šibenik, OIB 85821130368, Perivoj L. Marune 1,22000 Dubrava Kod Šibenika</item>
      <item>AFRODITA društvo s ograničenom odgovornošću za ugostiteljstvo i poslove turističke agencije, OIB 34277478643, Put Jazine 202,22240 Tisno</item>
    </izvorni_sadrzaj>
    <derivirana_varijabla naziv="DomainObject.Predmet.SudioniciListAdressOIB_1">
      <item>FINA - Podružnica Šibenik, OIB 85821130368, Perivoj L. Marune 1,22000 Dubrava Kod Šibenika</item>
      <item>AFRODITA društvo s ograničenom odgovornošću za ugostiteljstvo i poslove turističke agencije, OIB 34277478643, Put Jazine 202,22240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34277478643</item>
    </izvorni_sadrzaj>
    <derivirana_varijabla naziv="DomainObject.Predmet.SudioniciListNazivOIB_1">
      <item>, OIB 85821130368</item>
      <item>, OIB 34277478643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2430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2016-05-02T09:29:00Z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