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0028" w14:paraId="9310028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840266" w:rsidRPr="00840266">
        <w:rPr>
          <w:rFonts w:cs="Times New Roman" w:hAnsi="Times New Roman" w:ascii="Times New Roman"/>
          <w:sz w:val="24"/>
          <w:szCs w:val="24"/>
        </w:rPr>
        <w:t>CORCULUM j.d.o.o. za njegu i održavanje tijela i usluge, OIB: 16236351233, Split, Ante Katunarića 14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 xml:space="preserve">dana </w:t>
      </w:r>
      <w:r w:rsidR="00840266">
        <w:rPr>
          <w:rFonts w:cs="Times New Roman" w:hAnsi="Times New Roman" w:ascii="Times New Roman"/>
          <w:sz w:val="24"/>
          <w:szCs w:val="24"/>
        </w:rPr>
        <w:t>12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840266">
        <w:rPr>
          <w:rFonts w:cs="Times New Roman" w:hAnsi="Times New Roman" w:ascii="Times New Roman"/>
          <w:sz w:val="24"/>
          <w:szCs w:val="24"/>
        </w:rPr>
        <w:t>svibnja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hAnsi="Times New Roman" w:ascii="Times New Roman"/>
          <w:sz w:val="24"/>
          <w:szCs w:val="24"/>
        </w:rPr>
        <w:t xml:space="preserve">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</w:t>
      </w:r>
      <w:r w:rsidR="005F1D25">
        <w:rPr>
          <w:rFonts w:cs="Times New Roman" w:eastAsia="Times New Roman" w:hAnsi="Times New Roman" w:ascii="Times New Roman"/>
          <w:sz w:val="24"/>
          <w:szCs w:val="24"/>
          <w:lang w:eastAsia="hr-HR"/>
        </w:rPr>
        <w:t>325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,00 kuna na račun sudskog depozita Trgovačkog suda u Splitu HR1623900011300000664, otvorenog kod Hrvatske Poštanske Banke d.d. Zagreb, model HR 02, pozivom na broj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91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F1D2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skraćenom stečajnom postupku koji se vodio protiv naprijed navedenog dužnika, donio je rješenje o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otvaranju i zaključenju skraćenog stečajnog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91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325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325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A00052">
        <w:rPr>
          <w:rFonts w:cs="Times New Roman" w:eastAsia="Times New Roman" w:hAnsi="Times New Roman" w:ascii="Times New Roman"/>
          <w:sz w:val="24"/>
          <w:szCs w:val="24"/>
          <w:lang w:eastAsia="hr-HR"/>
        </w:rPr>
        <w:t>325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840266">
        <w:rPr>
          <w:rFonts w:cs="Times New Roman" w:hAnsi="Times New Roman" w:ascii="Times New Roman"/>
          <w:sz w:val="24"/>
          <w:szCs w:val="24"/>
        </w:rPr>
        <w:t>12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840266">
        <w:rPr>
          <w:rFonts w:cs="Times New Roman" w:hAnsi="Times New Roman" w:ascii="Times New Roman"/>
          <w:sz w:val="24"/>
          <w:szCs w:val="24"/>
        </w:rPr>
        <w:t>svibnja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4DE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840266">
          <w:t>91</w:t>
        </w:r>
        <w:r>
          <w:t>/201</w:t>
        </w:r>
        <w:r w:rsidR="00FB667F">
          <w:t>7</w:t>
        </w:r>
      </w:p>
    </w:sdtContent>
  </w:sdt>
  <w:p w:rsidRDefault="004434DE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840266">
      <w:rPr>
        <w:rFonts w:cs="Times New Roman" w:eastAsia="Times New Roman" w:hAnsi="Times New Roman" w:ascii="Times New Roman"/>
        <w:sz w:val="24"/>
        <w:szCs w:val="24"/>
      </w:rPr>
      <w:t>91</w:t>
    </w:r>
    <w:r w:rsidRPr="005F54BF">
      <w:rPr>
        <w:rFonts w:cs="Times New Roman" w:eastAsia="Times New Roman" w:hAnsi="Times New Roman" w:ascii="Times New Roman"/>
        <w:sz w:val="24"/>
        <w:szCs w:val="24"/>
      </w:rPr>
      <w:t>/201</w:t>
    </w:r>
    <w:r w:rsidR="00FB667F">
      <w:rPr>
        <w:rFonts w:cs="Times New Roman" w:eastAsia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4434DE"/>
    <w:rsid w:val="005E2A83"/>
    <w:rsid w:val="005F1D25"/>
    <w:rsid w:val="005F54BF"/>
    <w:rsid w:val="00676C8A"/>
    <w:rsid w:val="0068187D"/>
    <w:rsid w:val="00840266"/>
    <w:rsid w:val="00A00052"/>
    <w:rsid w:val="00C420AA"/>
    <w:rsid w:val="00D14A98"/>
    <w:rsid w:val="00E13734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43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4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34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34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34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43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4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34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34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34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CORCULUM jednostavno društvo s ograničenom odgovornošću za njegu i održavanje tijela i usluge</izvorni_sadrzaj>
    <derivirana_varijabla naziv="DomainObject.Predmet.ProtustrankaFormated_1">  CORCULUM jednostavno društvo s ograničenom odgovornošću za njegu i održavanje tijela i usluge</derivirana_varijabla>
  </DomainObject.Predmet.ProtustrankaFormated>
  <DomainObject.Predmet.ProtustrankaFormatedOIB>
    <izvorni_sadrzaj>  CORCULUM jednostavno društvo s ograničenom odgovornošću za njegu i održavanje tijela i usluge, OIB 16236351233</izvorni_sadrzaj>
    <derivirana_varijabla naziv="DomainObject.Predmet.ProtustrankaFormatedOIB_1">  CORCULUM jednostavno društvo s ograničenom odgovornošću za njegu i održavanje tijela i usluge, OIB 16236351233</derivirana_varijabla>
  </DomainObject.Predmet.ProtustrankaFormatedOIB>
  <DomainObject.Predmet.ProtustrankaFormatedWithAdress>
    <izvorni_sadrzaj> CORCULUM jednostavno društvo s ograničenom odgovornošću za njegu i održavanje tijela i usluge, Ante Katunarića 14, 21000 Split</izvorni_sadrzaj>
    <derivirana_varijabla naziv="DomainObject.Predmet.ProtustrankaFormatedWithAdress_1"> CORCULUM jednostavno društvo s ograničenom odgovornošću za njegu i održavanje tijela i usluge, Ante Katunarića 14, 21000 Split</derivirana_varijabla>
  </DomainObject.Predmet.ProtustrankaFormatedWithAdress>
  <DomainObject.Predmet.ProtustrankaFormatedWithAdressOIB>
    <izvorni_sadrzaj> CORCULUM jednostavno društvo s ograničenom odgovornošću za njegu i održavanje tijela i usluge, OIB 16236351233, Ante Katunarića 14, 21000 Split</izvorni_sadrzaj>
    <derivirana_varijabla naziv="DomainObject.Predmet.ProtustrankaFormatedWithAdressOIB_1"> CORCULUM jednostavno društvo s ograničenom odgovornošću za njegu i održavanje tijela i usluge, OIB 16236351233, Ante Katunarića 14, 21000 Split</derivirana_varijabla>
  </DomainObject.Predmet.ProtustrankaFormatedWithAdressOIB>
  <DomainObject.Predmet.ProtustrankaWithAdress>
    <izvorni_sadrzaj>CORCULUM jednostavno društvo s ograničenom odgovornošću za njegu i održavanje tijela i usluge Ante Katunarića 14, 21000 Split</izvorni_sadrzaj>
    <derivirana_varijabla naziv="DomainObject.Predmet.ProtustrankaWithAdress_1">CORCULUM jednostavno društvo s ograničenom odgovornošću za njegu i održavanje tijela i usluge Ante Katunarića 14, 21000 Split</derivirana_varijabla>
  </DomainObject.Predmet.ProtustrankaWithAdress>
  <DomainObject.Predmet.ProtustrankaWithAdressOIB>
    <izvorni_sadrzaj>CORCULUM jednostavno društvo s ograničenom odgovornošću za njegu i održavanje tijela i usluge, OIB 16236351233, Ante Katunarića 14, 21000 Split</izvorni_sadrzaj>
    <derivirana_varijabla naziv="DomainObject.Predmet.ProtustrankaWithAdressOIB_1">CORCULUM jednostavno društvo s ograničenom odgovornošću za njegu i održavanje tijela i usluge, OIB 16236351233, Ante Katunarića 14, 21000 Split</derivirana_varijabla>
  </DomainObject.Predmet.ProtustrankaWithAdressOIB>
  <DomainObject.Predmet.ProtustrankaNazivFormated>
    <izvorni_sadrzaj>CORCULUM jednostavno društvo s ograničenom odgovornošću za njegu i održavanje tijela i usluge</izvorni_sadrzaj>
    <derivirana_varijabla naziv="DomainObject.Predmet.ProtustrankaNazivFormated_1">CORCULUM jednostavno društvo s ograničenom odgovornošću za njegu i održavanje tijela i usluge</derivirana_varijabla>
  </DomainObject.Predmet.ProtustrankaNazivFormated>
  <DomainObject.Predmet.ProtustrankaNazivFormatedOIB>
    <izvorni_sadrzaj>CORCULUM jednostavno društvo s ograničenom odgovornošću za njegu i održavanje tijela i usluge, OIB 16236351233</izvorni_sadrzaj>
    <derivirana_varijabla naziv="DomainObject.Predmet.ProtustrankaNazivFormatedOIB_1">CORCULUM jednostavno društvo s ograničenom odgovornošću za njegu i održavanje tijela i usluge, OIB 16236351233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10272.93</izvorni_sadrzaj>
    <derivirana_varijabla naziv="DomainObject.Predmet.TrenutnaVrijednost_1">10272.93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CORCULUM jednostavno društvo s ograničenom odgovornošću za njegu i održavanje tijela i usluge</item>
    </izvorni_sadrzaj>
    <derivirana_varijabla naziv="DomainObject.Predmet.ProtuStrankaListFormated_1">
      <item>CORCULUM jednostavno društvo s ograničenom odgovornošću za njegu i održavanje tijela i usluge</item>
    </derivirana_varijabla>
  </DomainObject.Predmet.ProtuStrankaListFormated>
  <DomainObject.Predmet.ProtuStrankaListFormatedOIB>
    <izvorni_sadrzaj>
      <item>CORCULUM jednostavno društvo s ograničenom odgovornošću za njegu i održavanje tijela i usluge, OIB 16236351233</item>
    </izvorni_sadrzaj>
    <derivirana_varijabla naziv="DomainObject.Predmet.ProtuStrankaListFormatedOIB_1">
      <item>CORCULUM jednostavno društvo s ograničenom odgovornošću za njegu i održavanje tijela i usluge, OIB 16236351233</item>
    </derivirana_varijabla>
  </DomainObject.Predmet.ProtuStrankaListFormatedOIB>
  <DomainObject.Predmet.ProtuStrankaListFormatedWithAdress>
    <izvorni_sadrzaj>
      <item>CORCULUM jednostavno društvo s ograničenom odgovornošću za njegu i održavanje tijela i usluge, Ante Katunarića 14, 21000 Split</item>
    </izvorni_sadrzaj>
    <derivirana_varijabla naziv="DomainObject.Predmet.ProtuStrankaListFormatedWithAdress_1">
      <item>CORCULUM jednostavno društvo s ograničenom odgovornošću za njegu i održavanje tijela i usluge, Ante Katunarića 14, 21000 Split</item>
    </derivirana_varijabla>
  </DomainObject.Predmet.ProtuStrankaListFormatedWithAdress>
  <DomainObject.Predmet.ProtuStrankaListFormatedWithAdressOIB>
    <izvorni_sadrzaj>
      <item>CORCULUM jednostavno društvo s ograničenom odgovornošću za njegu i održavanje tijela i usluge, OIB 16236351233, Ante Katunarića 14, 21000 Split</item>
    </izvorni_sadrzaj>
    <derivirana_varijabla naziv="DomainObject.Predmet.ProtuStrankaListFormatedWithAdressOIB_1">
      <item>CORCULUM jednostavno društvo s ograničenom odgovornošću za njegu i održavanje tijela i usluge, OIB 16236351233, Ante Katunarića 14, 21000 Split</item>
    </derivirana_varijabla>
  </DomainObject.Predmet.ProtuStrankaListFormatedWithAdressOIB>
  <DomainObject.Predmet.ProtuStrankaListNazivFormated>
    <izvorni_sadrzaj>
      <item>CORCULUM jednostavno društvo s ograničenom odgovornošću za njegu i održavanje tijela i usluge</item>
    </izvorni_sadrzaj>
    <derivirana_varijabla naziv="DomainObject.Predmet.ProtuStrankaListNazivFormated_1">
      <item>CORCULUM jednostavno društvo s ograničenom odgovornošću za njegu i održavanje tijela i usluge</item>
    </derivirana_varijabla>
  </DomainObject.Predmet.ProtuStrankaListNazivFormated>
  <DomainObject.Predmet.ProtuStrankaListNazivFormatedOIB>
    <izvorni_sadrzaj>
      <item>CORCULUM jednostavno društvo s ograničenom odgovornošću za njegu i održavanje tijela i usluge, OIB 16236351233</item>
    </izvorni_sadrzaj>
    <derivirana_varijabla naziv="DomainObject.Predmet.ProtuStrankaListNazivFormatedOIB_1">
      <item>CORCULUM jednostavno društvo s ograničenom odgovornošću za njegu i održavanje tijela i usluge, OIB 16236351233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CORCULUM jednostavno društvo s ograničenom odgovornošću za njegu i održavanje tijela i usluge</izvorni_sadrzaj>
    <derivirana_varijabla naziv="DomainObject.Predmet.ProtustrankaIDrugi_1">CORCULUM jednostavno društvo s ograničenom odgovornošću za njegu i održavanje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CORCULUM jednostavno društvo s ograničenom odgovornošću za njegu i održavanje tijela i usluge, OIB 16236351233, Ante Katunarića 14, 21000 Split</izvorni_sadrzaj>
    <derivirana_varijabla naziv="DomainObject.Predmet.ProtustrankaIDrugiAdressOIB_1">CORCULUM jednostavno društvo s ograničenom odgovornošću za njegu i održavanje tijela i usluge, OIB 16236351233, Ante Katunarića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St-91/2017-6</izvorni_sadrzaj>
    <derivirana_varijabla naziv="DomainObject.Predmet.OdlukaRjesenje.Oznaka_1">St-91/2017-6</derivirana_varijabla>
  </DomainObject.Predmet.OdlukaRjesenje.Oznaka>
  <DomainObject.Predmet.SudioniciListNaziv>
    <izvorni_sadrzaj>
      <item>CORCULUM jednostavno društvo s ograničenom odgovornošću za njegu i održavanje tijela i usluge</item>
      <item>FINANCIJSKA AGENCIJA, RC SPLIT</item>
    </izvorni_sadrzaj>
    <derivirana_varijabla naziv="DomainObject.Predmet.SudioniciListNaziv_1">
      <item>CORCULUM jednostavno društvo s ograničenom odgovornošću za njegu i održavanje tijela i usluge</item>
      <item>FINANCIJSKA AGENCIJA, RC SPLIT</item>
    </derivirana_varijabla>
  </DomainObject.Predmet.SudioniciListNaziv>
  <DomainObject.Predmet.SudioniciListAdressOIB>
    <izvorni_sadrzaj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izvorni_sadrzaj>
    <derivirana_varijabla naziv="DomainObject.Predmet.SudioniciListAdressOIB_1"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16236351233</item>
      <item>, OIB 85821130368</item>
    </izvorni_sadrzaj>
    <derivirana_varijabla naziv="DomainObject.Predmet.SudioniciListNazivOIB_1">
      <item>, OIB 16236351233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2813</properties:Characters>
  <properties:Lines>67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2017-05-12T06:17:00Z</cp:lastPrinted>
  <dcterms:modified xmlns:xsi="http://www.w3.org/2001/XMLSchema-instance" xsi:type="dcterms:W3CDTF">2017-05-12T06:24:00Z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