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c530" w14:paraId="a70c530" w:rsidRDefault="00F53FE7" w:rsidP="00382781" w:rsidR="0038278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53FE7" w:rsidP="001E1B70" w:rsidR="00F53FE7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F53FE7" w:rsidP="001E1B70" w:rsidR="00F53FE7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F53FE7" w:rsidP="00382781" w:rsidR="00382781">
      <w:pPr>
        <w:jc w:val="both"/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Zagreb, Amruševa 2/II.</w:t>
      </w:r>
    </w:p>
    <w:p w:rsidRDefault="00F53FE7" w:rsidP="00382781" w:rsidR="00F53FE7">
      <w:pPr>
        <w:jc w:val="both"/>
        <w:rPr>
          <w:rFonts w:cs="Times New Roman"/>
          <w:szCs w:val="24"/>
        </w:rPr>
      </w:pPr>
    </w:p>
    <w:p w:rsidRDefault="00721B66" w:rsidP="00F53FE7" w:rsidR="00F53FE7">
      <w:pPr>
        <w:jc w:val="right"/>
      </w:pPr>
      <w:r>
        <w:rPr>
          <w:rFonts w:cs="Times New Roman"/>
          <w:szCs w:val="24"/>
        </w:rPr>
        <w:t>Poslovni broj: 21. St-2492/18-13</w:t>
      </w:r>
    </w:p>
    <w:p w:rsidRDefault="00382781" w:rsidP="00382781" w:rsidR="00382781">
      <w:pPr>
        <w:jc w:val="both"/>
      </w:pPr>
    </w:p>
    <w:p w:rsidRDefault="00B06284" w:rsidP="00F21F5A" w:rsidR="00B06284">
      <w:pPr>
        <w:jc w:val="center"/>
      </w:pPr>
    </w:p>
    <w:p w:rsidRDefault="00B06284" w:rsidP="00F21F5A" w:rsidR="00B06284">
      <w:pPr>
        <w:jc w:val="center"/>
      </w:pPr>
    </w:p>
    <w:p w:rsidRDefault="00382781" w:rsidP="00F21F5A" w:rsidR="00382781">
      <w:pPr>
        <w:jc w:val="center"/>
      </w:pPr>
      <w:r>
        <w:t>R E P U B L I K A   H R V A T S K A</w:t>
      </w:r>
    </w:p>
    <w:p w:rsidRDefault="00382781" w:rsidP="00F21F5A" w:rsidR="00382781">
      <w:pPr>
        <w:jc w:val="center"/>
      </w:pPr>
    </w:p>
    <w:p w:rsidRDefault="00382781" w:rsidP="00F21F5A" w:rsidR="00382781">
      <w:pPr>
        <w:jc w:val="center"/>
      </w:pPr>
      <w:r>
        <w:t>R J E Š E NJ E</w:t>
      </w:r>
    </w:p>
    <w:p w:rsidRDefault="00382781" w:rsidP="00382781" w:rsidR="00382781">
      <w:pPr>
        <w:jc w:val="both"/>
      </w:pPr>
    </w:p>
    <w:p w:rsidRDefault="00382781" w:rsidP="00F21F5A" w:rsidR="00382781">
      <w:pPr>
        <w:ind w:firstLine="708"/>
        <w:jc w:val="both"/>
      </w:pPr>
      <w:r>
        <w:t xml:space="preserve">Trgovački sud u Zagrebu, </w:t>
      </w:r>
      <w:r w:rsidR="00F21F5A">
        <w:t>po sutkinji Ivani Manestar</w:t>
      </w:r>
      <w:r>
        <w:t xml:space="preserve">, u stečajnom postupku </w:t>
      </w:r>
      <w:r w:rsidR="00721B66">
        <w:t>temeljem</w:t>
      </w:r>
      <w:r>
        <w:t xml:space="preserve"> prijedloga </w:t>
      </w:r>
      <w:r w:rsidR="00721B66">
        <w:t>predlagateljice</w:t>
      </w:r>
      <w:r>
        <w:t xml:space="preserve"> FINANCIJSKE AGENCIJE, </w:t>
      </w:r>
      <w:r w:rsidR="00451652">
        <w:t>RC Zagreb, Zagreb, Trg svibanjskih žrtava 1995. 1,</w:t>
      </w:r>
      <w:r>
        <w:t xml:space="preserve"> OIB: 85821130368, za otvaranje stečajnog postupka nad dužnikom </w:t>
      </w:r>
      <w:r w:rsidR="00451652">
        <w:t>KASALKO j.d.o.o., Đurđekovec, Glavna cesta 61, OIB: 47965740305</w:t>
      </w:r>
      <w:r w:rsidR="00F21F5A">
        <w:t>, dana 16. srpnja 2019.</w:t>
      </w:r>
    </w:p>
    <w:p w:rsidRDefault="00382781" w:rsidP="00F21F5A" w:rsidR="00382781">
      <w:pPr>
        <w:jc w:val="both"/>
      </w:pPr>
    </w:p>
    <w:p w:rsidRDefault="009F48BE" w:rsidP="00382781" w:rsidR="009F48BE">
      <w:pPr>
        <w:jc w:val="both"/>
      </w:pPr>
    </w:p>
    <w:p w:rsidRDefault="00382781" w:rsidP="009F48BE" w:rsidR="00382781">
      <w:pPr>
        <w:jc w:val="center"/>
      </w:pPr>
      <w:r>
        <w:t>r i j e š i o     j e</w:t>
      </w:r>
    </w:p>
    <w:p w:rsidRDefault="00382781" w:rsidP="00382781" w:rsidR="00382781">
      <w:pPr>
        <w:jc w:val="both"/>
      </w:pPr>
      <w:r>
        <w:t xml:space="preserve"> </w:t>
      </w:r>
    </w:p>
    <w:p w:rsidRDefault="00382781" w:rsidP="009F48BE" w:rsidR="00382781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994A38" w:rsidRPr="00994A38">
        <w:t>KASALKO j.d.o.o., Đurđekovec, Glavna cesta 61, OIB: 47965740305</w:t>
      </w:r>
      <w:r>
        <w:t xml:space="preserve">, u roku 15 dana od isteka osmog dana od dana objave ovog rješenja na mrežnoj stranici e-oglasna ploča Trgovačkog suda u Zagrebu, predujmiti iznos od 9.000,00 kn za pokriće troškova prethodnog i stečajnog postupka na račun Trgovačkog suda u Zagrebu otvoren pri Hrvatskoj poštanskoj banci d.d. Zagreb broj IBAN HR9223900011300000460, model 05, poziv na broj </w:t>
      </w:r>
      <w:r w:rsidR="00994A38">
        <w:t>2492-18</w:t>
      </w:r>
      <w:r>
        <w:t>.</w:t>
      </w:r>
    </w:p>
    <w:p w:rsidRDefault="009F48BE" w:rsidP="00382781" w:rsidR="009F48BE">
      <w:pPr>
        <w:jc w:val="both"/>
      </w:pPr>
    </w:p>
    <w:p w:rsidRDefault="00382781" w:rsidP="009F48BE" w:rsidR="00382781">
      <w:pPr>
        <w:ind w:firstLine="708"/>
        <w:jc w:val="both"/>
      </w:pPr>
      <w:r>
        <w:t>II. Ako osobe koje imaju pravni interes za provedbom stečajnoga postupaka nad</w:t>
      </w:r>
      <w:r w:rsidR="00202CAA">
        <w:t xml:space="preserve"> dužnikom ne postupe u skladu sa stavkom </w:t>
      </w:r>
      <w:r>
        <w:t xml:space="preserve">I. </w:t>
      </w:r>
      <w:r w:rsidR="00202CAA">
        <w:t xml:space="preserve">izreke </w:t>
      </w:r>
      <w:r>
        <w:t>ovog rješenja</w:t>
      </w:r>
      <w:r w:rsidR="00202CAA">
        <w:t>,</w:t>
      </w:r>
      <w:r>
        <w:t xml:space="preserve"> sud će donijeti rješenje o otvaranju i zaključenju stečajnog postupka.</w:t>
      </w:r>
    </w:p>
    <w:p w:rsidRDefault="00382781" w:rsidP="00382781" w:rsidR="00382781">
      <w:pPr>
        <w:jc w:val="both"/>
      </w:pPr>
    </w:p>
    <w:p w:rsidRDefault="00994A38" w:rsidP="00382781" w:rsidR="00994A38">
      <w:pPr>
        <w:jc w:val="both"/>
      </w:pPr>
    </w:p>
    <w:p w:rsidRDefault="00382781" w:rsidP="009F48BE" w:rsidR="00382781">
      <w:pPr>
        <w:jc w:val="center"/>
      </w:pPr>
      <w:r>
        <w:t>Obrazloženje</w:t>
      </w:r>
    </w:p>
    <w:p w:rsidRDefault="00382781" w:rsidP="00382781" w:rsidR="00382781">
      <w:pPr>
        <w:jc w:val="both"/>
      </w:pPr>
      <w:r>
        <w:t xml:space="preserve"> </w:t>
      </w:r>
    </w:p>
    <w:p w:rsidRDefault="00382781" w:rsidP="009F48BE" w:rsidR="00382781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994A38" w:rsidRPr="00994A38">
        <w:t>KASALKO j.d.o.o., Đurđekovec, Glavna cesta 61, OIB: 47965740305</w:t>
      </w:r>
      <w:r>
        <w:t>.</w:t>
      </w:r>
    </w:p>
    <w:p w:rsidRDefault="00382781" w:rsidP="00382781" w:rsidR="00382781">
      <w:pPr>
        <w:jc w:val="both"/>
      </w:pPr>
    </w:p>
    <w:p w:rsidRDefault="00382781" w:rsidP="009F48BE" w:rsidR="00382781">
      <w:pPr>
        <w:ind w:firstLine="708"/>
        <w:jc w:val="both"/>
      </w:pPr>
      <w:r>
        <w:t>Prijedlog je podnesen temelj</w:t>
      </w:r>
      <w:r w:rsidR="00994A38">
        <w:t>em</w:t>
      </w:r>
      <w:r>
        <w:t xml:space="preserve"> </w:t>
      </w:r>
      <w:r w:rsidR="00994A38">
        <w:t xml:space="preserve">odredbe </w:t>
      </w:r>
      <w:r>
        <w:t>čl.</w:t>
      </w:r>
      <w:r w:rsidR="00994A38">
        <w:t xml:space="preserve"> 110. st. 1. Stečajnog zakona (Narodne novine,</w:t>
      </w:r>
      <w:r>
        <w:t xml:space="preserve"> broj</w:t>
      </w:r>
      <w:r w:rsidR="00994A38">
        <w:t>:</w:t>
      </w:r>
      <w:r>
        <w:t xml:space="preserve"> 71/</w:t>
      </w:r>
      <w:r w:rsidR="00994A38">
        <w:t>20</w:t>
      </w:r>
      <w:r>
        <w:t>15</w:t>
      </w:r>
      <w:r w:rsidR="00994A38">
        <w:t xml:space="preserve">., </w:t>
      </w:r>
      <w:r>
        <w:t>104/</w:t>
      </w:r>
      <w:r w:rsidR="00994A38">
        <w:t>20</w:t>
      </w:r>
      <w:r>
        <w:t>17</w:t>
      </w:r>
      <w:r w:rsidR="00994A38">
        <w:t>.</w:t>
      </w:r>
      <w:r>
        <w:t>, dalje</w:t>
      </w:r>
      <w:r w:rsidR="00994A38">
        <w:t xml:space="preserve"> u tekstu</w:t>
      </w:r>
      <w:r>
        <w:t>: SZ).</w:t>
      </w:r>
    </w:p>
    <w:p w:rsidRDefault="00382781" w:rsidP="00382781" w:rsidR="00382781">
      <w:pPr>
        <w:jc w:val="both"/>
      </w:pPr>
    </w:p>
    <w:p w:rsidRDefault="00260D8E" w:rsidP="009F48BE" w:rsidR="00316B12">
      <w:pPr>
        <w:ind w:firstLine="708"/>
        <w:jc w:val="both"/>
      </w:pPr>
      <w:r>
        <w:t xml:space="preserve">Financijska agencija je </w:t>
      </w:r>
      <w:r w:rsidR="00382781">
        <w:t xml:space="preserve">u prijedlogu za otvaranje stečajnog postupka </w:t>
      </w:r>
      <w:r>
        <w:t xml:space="preserve">navela </w:t>
      </w:r>
      <w:r w:rsidR="00382781">
        <w:t xml:space="preserve">kako dužnik na dan </w:t>
      </w:r>
      <w:r>
        <w:t>27. rujna</w:t>
      </w:r>
      <w:r w:rsidR="00382781">
        <w:t xml:space="preserve"> 2018. u Očevidniku redoslijeda osnova za plaćanje ima evidentirane neizvršene osnove za plaćanje u neprekinutom razdoblju od </w:t>
      </w:r>
      <w:r>
        <w:t>253</w:t>
      </w:r>
      <w:r w:rsidR="00382781">
        <w:t xml:space="preserve"> dana, u ukupnom iznosu od </w:t>
      </w:r>
      <w:r>
        <w:t>14.801,09 kn, kao i da dužnik ima jednog zaposlenog</w:t>
      </w:r>
      <w:r w:rsidR="00382781">
        <w:t xml:space="preserve">. </w:t>
      </w:r>
    </w:p>
    <w:p w:rsidRDefault="00316B12" w:rsidP="009F48BE" w:rsidR="00316B12">
      <w:pPr>
        <w:ind w:firstLine="708"/>
        <w:jc w:val="both"/>
      </w:pPr>
    </w:p>
    <w:p w:rsidRDefault="00382781" w:rsidP="009F48BE" w:rsidR="00382781">
      <w:pPr>
        <w:ind w:firstLine="708"/>
        <w:jc w:val="both"/>
      </w:pPr>
      <w:r>
        <w:t>S obzirom na to da predlagatelj</w:t>
      </w:r>
      <w:r w:rsidR="00316B12">
        <w:t>ica</w:t>
      </w:r>
      <w:r>
        <w:t xml:space="preserve"> vodi Očevidnik redoslijeda osnova za plaćanje, sud je prihvatio </w:t>
      </w:r>
      <w:r w:rsidR="00316B12">
        <w:t>njezine</w:t>
      </w:r>
      <w:r>
        <w:t xml:space="preserve"> tvrdnje o neprekinutom razdoblju evidentiranih neizvršenih osnova za plaćanje koji su zavedeni u Očevidniku  redoslijeda osnova za plaćanje. </w:t>
      </w:r>
    </w:p>
    <w:p w:rsidRDefault="00382781" w:rsidP="00382781" w:rsidR="00382781">
      <w:pPr>
        <w:jc w:val="both"/>
      </w:pPr>
    </w:p>
    <w:p w:rsidRDefault="00382781" w:rsidP="009F48BE" w:rsidR="00C622B8">
      <w:pPr>
        <w:ind w:firstLine="708"/>
        <w:jc w:val="both"/>
      </w:pPr>
      <w:r>
        <w:t xml:space="preserve">Odredbom čl. 115. st. 1. SZ-a </w:t>
      </w:r>
      <w:r w:rsidR="00316B12">
        <w:t>određeno</w:t>
      </w:r>
      <w:r>
        <w:t xml:space="preserve"> je da sud na temelju prijedloga za otvaranje stečajnoga postupka donosi rješenje o pokretanju prethodnoga postupka radi utvrđivanja pretpostavki za otvaranje stečajnoga postupka (prethodni postupak). </w:t>
      </w:r>
    </w:p>
    <w:p w:rsidRDefault="00C622B8" w:rsidP="009F48BE" w:rsidR="00C622B8">
      <w:pPr>
        <w:ind w:firstLine="708"/>
        <w:jc w:val="both"/>
      </w:pPr>
    </w:p>
    <w:p w:rsidRDefault="00382781" w:rsidP="009F48BE" w:rsidR="00382781">
      <w:pPr>
        <w:ind w:firstLine="708"/>
        <w:jc w:val="both"/>
      </w:pPr>
      <w:r>
        <w:t>Sud je rješenjem pokrenuo prethodni postupak nad dužnikom, a potom je održano  ročište radi očitovanja o prijedlogu za otvaranje stečajnog postupka</w:t>
      </w:r>
      <w:r w:rsidR="00C622B8">
        <w:t xml:space="preserve"> koje je spojeno s ročištem radi raspravljanja o pretpostavkama za otvaranje stečajnog postupka</w:t>
      </w:r>
      <w:r>
        <w:t xml:space="preserve">. </w:t>
      </w:r>
    </w:p>
    <w:p w:rsidRDefault="009F48BE" w:rsidP="00382781" w:rsidR="00382781">
      <w:pPr>
        <w:jc w:val="both"/>
      </w:pPr>
      <w:r>
        <w:tab/>
      </w:r>
    </w:p>
    <w:p w:rsidRDefault="00235981" w:rsidP="009F48BE" w:rsidR="00382781">
      <w:pPr>
        <w:ind w:firstLine="708"/>
        <w:jc w:val="both"/>
      </w:pPr>
      <w:r>
        <w:t>Iz podneska</w:t>
      </w:r>
      <w:r w:rsidR="00382781">
        <w:t xml:space="preserve"> FIN</w:t>
      </w:r>
      <w:r>
        <w:t>A-e</w:t>
      </w:r>
      <w:r w:rsidR="00382781">
        <w:t xml:space="preserve"> od </w:t>
      </w:r>
      <w:r>
        <w:t>17. lipnja 2019. proizlazi da</w:t>
      </w:r>
      <w:r w:rsidR="00382781">
        <w:t xml:space="preserve"> dužnik na </w:t>
      </w:r>
      <w:r>
        <w:t>taj dan</w:t>
      </w:r>
      <w:r w:rsidR="00382781">
        <w:t xml:space="preserve"> u Očevidniku redoslijeda osnova za plaćanje ima neizvršene osnove za plaćanje u neprekinutom razdoblju od </w:t>
      </w:r>
      <w:r>
        <w:t>515</w:t>
      </w:r>
      <w:r w:rsidR="00382781">
        <w:t xml:space="preserve"> dana u iznosu od </w:t>
      </w:r>
      <w:r>
        <w:t>31.988,58</w:t>
      </w:r>
      <w:r w:rsidR="00382781">
        <w:t xml:space="preserve"> kn.</w:t>
      </w:r>
    </w:p>
    <w:p w:rsidRDefault="00382781" w:rsidP="00382781" w:rsidR="00382781">
      <w:pPr>
        <w:jc w:val="both"/>
      </w:pPr>
    </w:p>
    <w:p w:rsidRDefault="00732B76" w:rsidP="009F48BE" w:rsidR="00382781">
      <w:pPr>
        <w:ind w:firstLine="708"/>
        <w:jc w:val="both"/>
      </w:pPr>
      <w:r>
        <w:t>Iz</w:t>
      </w:r>
      <w:r w:rsidR="00382781">
        <w:t xml:space="preserve"> Očevidnik</w:t>
      </w:r>
      <w:r>
        <w:t>a</w:t>
      </w:r>
      <w:r w:rsidR="00382781">
        <w:t xml:space="preserve"> redoslijeda osnova za plaćanje </w:t>
      </w:r>
      <w:r>
        <w:t>proizlazi</w:t>
      </w:r>
      <w:r w:rsidR="00382781">
        <w:t xml:space="preserve"> da </w:t>
      </w:r>
      <w:r>
        <w:t xml:space="preserve">na dan 16. srpnja 2019. </w:t>
      </w:r>
      <w:r w:rsidR="00382781">
        <w:t xml:space="preserve">dužnik u Očevidniku ima neizvršene osnove za plaćanje u razdoblju dužem od </w:t>
      </w:r>
      <w:r w:rsidR="0084476A">
        <w:t>120</w:t>
      </w:r>
      <w:r w:rsidR="00382781">
        <w:t xml:space="preserve"> dana u iznosu od </w:t>
      </w:r>
      <w:r w:rsidR="0084476A">
        <w:t>32.001,84</w:t>
      </w:r>
      <w:r w:rsidR="00382781">
        <w:t xml:space="preserve"> kn.</w:t>
      </w:r>
    </w:p>
    <w:p w:rsidRDefault="006D4AC3" w:rsidP="009F48BE" w:rsidR="006D4AC3">
      <w:pPr>
        <w:ind w:firstLine="708"/>
        <w:jc w:val="both"/>
      </w:pPr>
    </w:p>
    <w:p w:rsidRDefault="006D4AC3" w:rsidP="009F48BE" w:rsidR="00EE759E">
      <w:pPr>
        <w:ind w:firstLine="708"/>
        <w:jc w:val="both"/>
      </w:pPr>
      <w:r w:rsidRPr="006D4AC3">
        <w:t xml:space="preserve">Iz </w:t>
      </w:r>
      <w:r>
        <w:t>Uvjerenja stanice za tehnički pregled, Centra za vozila Hrvatske d.d.,</w:t>
      </w:r>
      <w:r w:rsidRPr="006D4AC3">
        <w:t xml:space="preserve"> od 17. </w:t>
      </w:r>
      <w:r>
        <w:t>lipnja</w:t>
      </w:r>
      <w:r w:rsidRPr="006D4AC3">
        <w:t xml:space="preserve"> 2019.</w:t>
      </w:r>
      <w:r>
        <w:t>,</w:t>
      </w:r>
      <w:r w:rsidRPr="006D4AC3">
        <w:t xml:space="preserve"> proizlazi da dužnik nije vlasnik automobila, a prema podacima </w:t>
      </w:r>
      <w:r w:rsidR="00EE759E">
        <w:t xml:space="preserve">iz zajedničkog </w:t>
      </w:r>
      <w:r w:rsidRPr="006D4AC3">
        <w:t xml:space="preserve">informacijskog sustava za zemljišne knjige </w:t>
      </w:r>
      <w:r w:rsidR="00EE759E">
        <w:t xml:space="preserve">i katastar </w:t>
      </w:r>
      <w:r w:rsidRPr="006D4AC3">
        <w:t xml:space="preserve">proizlazi da dužnik nije vlasnik nekretnina. </w:t>
      </w:r>
    </w:p>
    <w:p w:rsidRDefault="00EE759E" w:rsidP="009F48BE" w:rsidR="00EE759E">
      <w:pPr>
        <w:ind w:firstLine="708"/>
        <w:jc w:val="both"/>
      </w:pPr>
    </w:p>
    <w:p w:rsidRDefault="006D4AC3" w:rsidP="009F48BE" w:rsidR="00EE759E">
      <w:pPr>
        <w:ind w:firstLine="708"/>
        <w:jc w:val="both"/>
      </w:pPr>
      <w:r w:rsidRPr="006D4AC3">
        <w:t>Zastupnik po zakonu dužnika nije dostavio podatke o bilo kakvoj imovini dužnika.</w:t>
      </w:r>
    </w:p>
    <w:p w:rsidRDefault="00EE759E" w:rsidP="009F48BE" w:rsidR="00EE759E">
      <w:pPr>
        <w:ind w:firstLine="708"/>
        <w:jc w:val="both"/>
      </w:pPr>
    </w:p>
    <w:p w:rsidRDefault="006D4AC3" w:rsidP="009F48BE" w:rsidR="006D4AC3">
      <w:pPr>
        <w:ind w:firstLine="708"/>
        <w:jc w:val="both"/>
      </w:pPr>
      <w:r w:rsidRPr="006D4AC3">
        <w:t>Iz navedenog proizlazi kako dužnik nema imovinu dostatnu za namirenje troškova stečajnog postupka.</w:t>
      </w:r>
    </w:p>
    <w:p w:rsidRDefault="00382781" w:rsidP="00382781" w:rsidR="00382781">
      <w:pPr>
        <w:jc w:val="both"/>
      </w:pPr>
    </w:p>
    <w:p w:rsidRDefault="00382781" w:rsidP="00EE759E" w:rsidR="00382781">
      <w:pPr>
        <w:jc w:val="both"/>
      </w:pPr>
      <w:r>
        <w:t xml:space="preserve">             Prema odredbi čl. 132. st. 1. </w:t>
      </w:r>
      <w:r w:rsidR="00EE759E">
        <w:t>i 2</w:t>
      </w:r>
      <w:r w:rsidR="00736761">
        <w:t>.</w:t>
      </w:r>
      <w:r w:rsidR="00EE759E">
        <w:t xml:space="preserve"> </w:t>
      </w:r>
      <w:r>
        <w:t>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</w:t>
      </w:r>
      <w:r w:rsidR="00EE759E">
        <w:t xml:space="preserve"> otvorenoga stečajnog postupka, a </w:t>
      </w:r>
      <w:r>
        <w:t xml:space="preserve">ako </w:t>
      </w:r>
      <w:r w:rsidR="00EE759E">
        <w:t>navedene osobe</w:t>
      </w:r>
      <w:r>
        <w:t xml:space="preserve"> ne predujme traženi iznos, sud će donijeti rješenje o otvaranju i zaključenju stečajnoga postupka.</w:t>
      </w:r>
    </w:p>
    <w:p w:rsidRDefault="00382781" w:rsidP="00382781" w:rsidR="00382781">
      <w:pPr>
        <w:jc w:val="both"/>
      </w:pPr>
    </w:p>
    <w:p w:rsidRDefault="00382781" w:rsidP="00382781" w:rsidR="00382781">
      <w:pPr>
        <w:jc w:val="both"/>
      </w:pPr>
      <w:r>
        <w:tab/>
      </w:r>
      <w:r w:rsidR="00666278">
        <w:t>Stoga su o</w:t>
      </w:r>
      <w:r>
        <w:t xml:space="preserve">sobe koje imaju pravni interes za provedbom stečajnoga postupka </w:t>
      </w:r>
      <w:r w:rsidR="00666278">
        <w:t xml:space="preserve">pozvane </w:t>
      </w:r>
      <w:r>
        <w:t>predujmiti troškov</w:t>
      </w:r>
      <w:r w:rsidR="00666278">
        <w:t>e</w:t>
      </w:r>
      <w:r>
        <w:t xml:space="preserve"> prethodnoga i otvorenoga stečajnog postupka u ukup</w:t>
      </w:r>
      <w:r w:rsidR="00666278">
        <w:t>nom iznosu  9.000,00 kn i to za</w:t>
      </w:r>
      <w:r>
        <w:t xml:space="preserve"> troškove knj</w:t>
      </w:r>
      <w:r w:rsidR="00666278">
        <w:t>igovodstva mjesečno 1.000,00 kn te za</w:t>
      </w:r>
      <w:r>
        <w:t xml:space="preserve"> troškove otvaranja i vođenja žiroraču</w:t>
      </w:r>
      <w:r w:rsidR="00666278">
        <w:t>na, troškove telefonskih usluga i</w:t>
      </w:r>
      <w:r>
        <w:t xml:space="preserve"> materijalne troškove (fotokopiranje, poštarina, sudske i upravne pristojbe i sl.) mjesečno 500,00 kn, a sve bazirano na trajanju postupka u </w:t>
      </w:r>
      <w:r w:rsidR="00202CAA">
        <w:t>razdoblju</w:t>
      </w:r>
      <w:r>
        <w:t xml:space="preserve"> od 6 mjeseci.</w:t>
      </w:r>
    </w:p>
    <w:p w:rsidRDefault="00382781" w:rsidP="00382781" w:rsidR="00382781">
      <w:pPr>
        <w:jc w:val="both"/>
      </w:pPr>
    </w:p>
    <w:p w:rsidRDefault="00382781" w:rsidP="00382781" w:rsidR="00382781">
      <w:pPr>
        <w:jc w:val="both"/>
      </w:pPr>
      <w:r>
        <w:tab/>
      </w:r>
      <w:r w:rsidR="00F15F6C">
        <w:t>Slijedom navedenog, odlučeno je kao u izreci</w:t>
      </w:r>
      <w:r>
        <w:t xml:space="preserve">. </w:t>
      </w:r>
    </w:p>
    <w:p w:rsidRDefault="00382781" w:rsidP="00382781" w:rsidR="00382781">
      <w:pPr>
        <w:jc w:val="both"/>
      </w:pPr>
      <w:r>
        <w:t xml:space="preserve">        </w:t>
      </w:r>
    </w:p>
    <w:p w:rsidRDefault="00382781" w:rsidP="00382781" w:rsidR="00382781">
      <w:pPr>
        <w:jc w:val="center"/>
      </w:pPr>
      <w:r>
        <w:t>U Zagrebu 16. srpnja 2019.</w:t>
      </w:r>
    </w:p>
    <w:p w:rsidRDefault="00382781" w:rsidP="00B06284" w:rsidR="00382781">
      <w:pPr>
        <w:jc w:val="both"/>
        <w:rPr>
          <w:rFonts w:eastAsia="Times New Roman"/>
          <w:szCs w:val="24"/>
        </w:rPr>
      </w:pPr>
      <w:r>
        <w:t xml:space="preserve">                     </w:t>
      </w:r>
      <w:r w:rsidR="00B06284">
        <w:tab/>
      </w:r>
      <w:r w:rsidR="00B06284">
        <w:tab/>
      </w:r>
      <w:r w:rsidR="00B06284">
        <w:tab/>
      </w:r>
      <w:r w:rsidR="00B06284">
        <w:tab/>
      </w:r>
      <w:r w:rsidR="00B06284">
        <w:tab/>
      </w:r>
      <w:r w:rsidR="00B06284">
        <w:tab/>
      </w:r>
      <w:r w:rsidR="00B06284">
        <w:tab/>
      </w:r>
      <w:r w:rsidR="00B06284">
        <w:tab/>
      </w:r>
      <w:r w:rsidR="00B06284">
        <w:tab/>
        <w:t xml:space="preserve">      </w:t>
      </w:r>
      <w:r>
        <w:rPr>
          <w:rFonts w:eastAsia="Times New Roman"/>
          <w:szCs w:val="24"/>
        </w:rPr>
        <w:t xml:space="preserve">        Sutkinja:</w:t>
      </w:r>
    </w:p>
    <w:p w:rsidRDefault="00382781" w:rsidP="006F50F7" w:rsidR="00382781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9F48BE" w:rsidP="00382781" w:rsidR="009F48BE">
      <w:pPr>
        <w:jc w:val="both"/>
      </w:pPr>
    </w:p>
    <w:p w:rsidRDefault="00382781" w:rsidP="00382781" w:rsidR="00382781">
      <w:pPr>
        <w:jc w:val="both"/>
      </w:pPr>
      <w:r>
        <w:t>UPUTA O PRAVNOM LIJEKU:</w:t>
      </w:r>
    </w:p>
    <w:p w:rsidRDefault="00382781" w:rsidP="00382781" w:rsidR="00382781">
      <w:pPr>
        <w:jc w:val="both"/>
      </w:pPr>
      <w:r>
        <w:t xml:space="preserve">Protiv ovog rješenja može se izjaviti žalba. Žalba se podnosi ovom sudu u 2 primjerka za Visoki trgovački sud </w:t>
      </w:r>
      <w:r w:rsidR="003C0B97">
        <w:t>Republike Hrvatske</w:t>
      </w:r>
      <w:r>
        <w:t xml:space="preserve"> u roku od 8 dana od dana dostave rješenja. Dostava se smatra obavljenom istekom osmoga dana od dana objave ovog rješenja na mrežnoj stranici e-oglasna ploča Trgovačkog suda u Zagrebu (članak 12. stavak 1. SZ-a).</w:t>
      </w:r>
    </w:p>
    <w:p w:rsidRDefault="00382781" w:rsidP="00382781" w:rsidR="00382781">
      <w:pPr>
        <w:jc w:val="both"/>
      </w:pPr>
    </w:p>
    <w:p w:rsidRDefault="009F48BE" w:rsidP="00382781" w:rsidR="009F48BE">
      <w:pPr>
        <w:jc w:val="both"/>
      </w:pPr>
    </w:p>
    <w:p w:rsidRDefault="009F48BE" w:rsidP="00382781" w:rsidR="009F48BE">
      <w:pPr>
        <w:jc w:val="both"/>
      </w:pPr>
    </w:p>
    <w:p w:rsidRDefault="00382781" w:rsidP="00382781" w:rsidR="00382781">
      <w:pPr>
        <w:jc w:val="both"/>
      </w:pPr>
      <w:r>
        <w:t>DNA:</w:t>
      </w:r>
    </w:p>
    <w:p w:rsidRDefault="00382781" w:rsidP="00382781" w:rsidR="00382781">
      <w:pPr>
        <w:jc w:val="both"/>
      </w:pPr>
      <w:r>
        <w:t>1.</w:t>
      </w:r>
      <w:r>
        <w:tab/>
        <w:t>predlagatelju,</w:t>
      </w:r>
    </w:p>
    <w:p w:rsidRDefault="00382781" w:rsidP="00382781" w:rsidR="00382781">
      <w:pPr>
        <w:jc w:val="both"/>
      </w:pPr>
      <w:r>
        <w:t>2.</w:t>
      </w:r>
      <w:r>
        <w:tab/>
        <w:t xml:space="preserve">dužniku </w:t>
      </w:r>
    </w:p>
    <w:p w:rsidRDefault="00574B70" w:rsidP="00382781" w:rsidR="00382781">
      <w:pPr>
        <w:jc w:val="both"/>
      </w:pPr>
      <w:r>
        <w:t>3.</w:t>
      </w:r>
      <w:r>
        <w:tab/>
        <w:t>zastupniku po zakonu dužnika</w:t>
      </w:r>
    </w:p>
    <w:p w:rsidRDefault="00382781" w:rsidP="00382781" w:rsidR="00382781">
      <w:pPr>
        <w:jc w:val="both"/>
      </w:pPr>
      <w:r>
        <w:t>4.</w:t>
      </w:r>
      <w:r>
        <w:tab/>
      </w:r>
      <w:r w:rsidR="00574B70">
        <w:t>e-Oglasna ploča</w:t>
      </w:r>
    </w:p>
    <w:p w:rsidRDefault="00382781" w:rsidP="00382781" w:rsidR="00131E95">
      <w:pPr>
        <w:jc w:val="both"/>
      </w:pPr>
      <w:r>
        <w:t>5.</w:t>
      </w:r>
      <w:r>
        <w:tab/>
        <w:t>računovodstvo suda</w:t>
      </w:r>
    </w:p>
    <w:sectPr w:rsidSect="00B06284" w:rsidR="00131E9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284" w:rsidP="00B06284" w:rsidR="00B06284">
      <w:r>
        <w:separator/>
      </w:r>
    </w:p>
  </w:endnote>
  <w:endnote w:id="0" w:type="continuationSeparator">
    <w:p w:rsidRDefault="00B06284" w:rsidP="00B06284" w:rsidR="00B06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284" w:rsidP="00B06284" w:rsidR="00B06284">
      <w:r>
        <w:separator/>
      </w:r>
    </w:p>
  </w:footnote>
  <w:footnote w:id="0" w:type="continuationSeparator">
    <w:p w:rsidRDefault="00B06284" w:rsidP="00B06284" w:rsidR="00B06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8483834"/>
      <w:docPartObj>
        <w:docPartGallery w:val="Page Numbers (Top of Page)"/>
        <w:docPartUnique/>
      </w:docPartObj>
    </w:sdtPr>
    <w:sdtEndPr/>
    <w:sdtContent>
      <w:p w:rsidRDefault="00B06284" w:rsidR="00B062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962">
          <w:rPr>
            <w:noProof/>
          </w:rPr>
          <w:t>2</w:t>
        </w:r>
        <w:r>
          <w:fldChar w:fldCharType="end"/>
        </w:r>
      </w:p>
      <w:p w:rsidRDefault="00B06284" w:rsidP="00B06284" w:rsidR="00B06284">
        <w:pPr>
          <w:pStyle w:val="Zaglavlje"/>
          <w:jc w:val="right"/>
        </w:pPr>
        <w:r>
          <w:t>Poslovni broj: 21. St-2492/18-13</w:t>
        </w:r>
      </w:p>
    </w:sdtContent>
  </w:sdt>
  <w:p w:rsidRDefault="00B06284" w:rsidR="00B062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868"/>
    <w:rsid w:val="001032F4"/>
    <w:rsid w:val="00131E95"/>
    <w:rsid w:val="0019711A"/>
    <w:rsid w:val="00197F24"/>
    <w:rsid w:val="001A1D04"/>
    <w:rsid w:val="001F7868"/>
    <w:rsid w:val="00202CAA"/>
    <w:rsid w:val="00235981"/>
    <w:rsid w:val="00260D8E"/>
    <w:rsid w:val="00316B12"/>
    <w:rsid w:val="0034753A"/>
    <w:rsid w:val="00382781"/>
    <w:rsid w:val="003C0B97"/>
    <w:rsid w:val="00451652"/>
    <w:rsid w:val="00457EF8"/>
    <w:rsid w:val="004B5127"/>
    <w:rsid w:val="00545962"/>
    <w:rsid w:val="00574B70"/>
    <w:rsid w:val="00666278"/>
    <w:rsid w:val="006D4AC3"/>
    <w:rsid w:val="00721B66"/>
    <w:rsid w:val="00732B76"/>
    <w:rsid w:val="00736761"/>
    <w:rsid w:val="007A1913"/>
    <w:rsid w:val="0084476A"/>
    <w:rsid w:val="0085059C"/>
    <w:rsid w:val="00950F54"/>
    <w:rsid w:val="00994A38"/>
    <w:rsid w:val="009D3B13"/>
    <w:rsid w:val="009F48BE"/>
    <w:rsid w:val="00A53DC3"/>
    <w:rsid w:val="00B06284"/>
    <w:rsid w:val="00B4105F"/>
    <w:rsid w:val="00C622B8"/>
    <w:rsid w:val="00C81BCE"/>
    <w:rsid w:val="00CA63C1"/>
    <w:rsid w:val="00D05353"/>
    <w:rsid w:val="00D90085"/>
    <w:rsid w:val="00EE759E"/>
    <w:rsid w:val="00F15F6C"/>
    <w:rsid w:val="00F21F5A"/>
    <w:rsid w:val="00F53FE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D09C7-A412-4FA5-9918-7388D761F8E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62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284"/>
  </w:style>
  <w:style w:styleId="Podnoje" w:type="paragraph">
    <w:name w:val="footer"/>
    <w:basedOn w:val="Normal"/>
    <w:link w:val="PodnojeChar"/>
    <w:uiPriority w:val="99"/>
    <w:unhideWhenUsed/>
    <w:rsid w:val="00B062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284"/>
  </w:style>
  <w:style w:styleId="Tekstrezerviranogmjesta" w:type="character">
    <w:name w:val="Placeholder Text"/>
    <w:basedOn w:val="Zadanifontodlomka"/>
    <w:uiPriority w:val="99"/>
    <w:semiHidden/>
    <w:rsid w:val="00545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St-2492/2018</izvorni_sadrzaj>
    <derivirana_varijabla naziv="DomainObject.Predmet.OznakaBroj_1">St-2492/2018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KASALKO j.d.o.o. za usluge zastupanog po punomoćniku Ivan Kasalo</izvorni_sadrzaj>
    <derivirana_varijabla naziv="DomainObject.Predmet.ProtustrankaFormated_1">  KASALKO j.d.o.o. za usluge zastupanog po punomoćniku Ivan Kasalo</derivirana_varijabla>
  </DomainObject.Predmet.ProtustrankaFormated>
  <DomainObject.Predmet.ProtustrankaFormatedOIB>
    <izvorni_sadrzaj>  KASALKO j.d.o.o. za usluge, OIB 47965740305 zastupanog po punomoćniku Ivan Kasalo</izvorni_sadrzaj>
    <derivirana_varijabla naziv="DomainObject.Predmet.ProtustrankaFormatedOIB_1">  KASALKO j.d.o.o. za usluge, OIB 47965740305 zastupanog po punomoćniku Ivan Kasalo</derivirana_varijabla>
  </DomainObject.Predmet.ProtustrankaFormatedOIB>
  <DomainObject.Predmet.ProtustrankaFormatedWithAdress>
    <izvorni_sadrzaj> KASALKO j.d.o.o. za usluge, Glavna cesta 61, 10362 Đurđekovec zastupanog po punomoćniku Ivan Kasalo</izvorni_sadrzaj>
    <derivirana_varijabla naziv="DomainObject.Predmet.ProtustrankaFormatedWithAdress_1"> KASALKO j.d.o.o. za usluge, Glavna cesta 61, 10362 Đurđekovec zastupanog po punomoćniku Ivan Kasalo</derivirana_varijabla>
  </DomainObject.Predmet.ProtustrankaFormatedWithAdress>
  <DomainObject.Predmet.ProtustrankaFormatedWithAdressOIB>
    <izvorni_sadrzaj> KASALKO j.d.o.o. za usluge, OIB 47965740305, Glavna cesta 61, 10362 Đurđekovec zastupanog po punomoćniku Ivan Kasalo</izvorni_sadrzaj>
    <derivirana_varijabla naziv="DomainObject.Predmet.ProtustrankaFormatedWithAdressOIB_1"> KASALKO j.d.o.o. za usluge, OIB 47965740305, Glavna cesta 61, 10362 Đurđekovec zastupanog po punomoćniku Ivan Kasalo</derivirana_varijabla>
  </DomainObject.Predmet.ProtustrankaFormatedWithAdressOIB>
  <DomainObject.Predmet.ProtustrankaWithAdress>
    <izvorni_sadrzaj>KASALKO j.d.o.o. za usluge Glavna cesta 61, 10362 Đurđekovec</izvorni_sadrzaj>
    <derivirana_varijabla naziv="DomainObject.Predmet.ProtustrankaWithAdress_1">KASALKO j.d.o.o. za usluge Glavna cesta 61, 10362 Đurđekovec</derivirana_varijabla>
  </DomainObject.Predmet.ProtustrankaWithAdress>
  <DomainObject.Predmet.ProtustrankaWithAdressOIB>
    <izvorni_sadrzaj>KASALKO j.d.o.o. za usluge, OIB 47965740305, Glavna cesta 61, 10362 Đurđekovec</izvorni_sadrzaj>
    <derivirana_varijabla naziv="DomainObject.Predmet.ProtustrankaWithAdressOIB_1">KASALKO j.d.o.o. za usluge, OIB 47965740305, Glavna cesta 61, 10362 Đurđekovec</derivirana_varijabla>
  </DomainObject.Predmet.ProtustrankaWithAdressOIB>
  <DomainObject.Predmet.ProtustrankaNazivFormated>
    <izvorni_sadrzaj>KASALKO j.d.o.o. za usluge</izvorni_sadrzaj>
    <derivirana_varijabla naziv="DomainObject.Predmet.ProtustrankaNazivFormated_1">KASALKO j.d.o.o. za usluge</derivirana_varijabla>
  </DomainObject.Predmet.ProtustrankaNazivFormated>
  <DomainObject.Predmet.ProtustrankaNazivFormatedOIB>
    <izvorni_sadrzaj>KASALKO j.d.o.o. za usluge, OIB 47965740305</izvorni_sadrzaj>
    <derivirana_varijabla naziv="DomainObject.Predmet.ProtustrankaNazivFormatedOIB_1">KASALKO j.d.o.o. za usluge, OIB 47965740305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KASALKO j.d.o.o. za usluge zastupanog po punomoćniku Ivan Kasalo</item>
    </izvorni_sadrzaj>
    <derivirana_varijabla naziv="DomainObject.Predmet.ProtuStrankaListFormated_1">
      <item>KASALKO j.d.o.o. za usluge zastupanog po punomoćniku Ivan Kasalo</item>
    </derivirana_varijabla>
  </DomainObject.Predmet.ProtuStrankaListFormated>
  <DomainObject.Predmet.ProtuStrankaListFormatedOIB>
    <izvorni_sadrzaj>
      <item>KASALKO j.d.o.o. za usluge, OIB 47965740305 zastupanog po punomoćniku Ivan Kasalo</item>
    </izvorni_sadrzaj>
    <derivirana_varijabla naziv="DomainObject.Predmet.ProtuStrankaListFormatedOIB_1">
      <item>KASALKO j.d.o.o. za usluge, OIB 47965740305 zastupanog po punomoćniku Ivan Kasalo</item>
    </derivirana_varijabla>
  </DomainObject.Predmet.ProtuStrankaListFormatedOIB>
  <DomainObject.Predmet.ProtuStrankaListFormatedWithAdress>
    <izvorni_sadrzaj>
      <item>KASALKO j.d.o.o. za usluge, Glavna cesta 61, 10362 Đurđekovec zastupanog po punomoćniku Ivan Kasalo</item>
    </izvorni_sadrzaj>
    <derivirana_varijabla naziv="DomainObject.Predmet.ProtuStrankaListFormatedWithAdress_1">
      <item>KASALKO j.d.o.o. za usluge, Glavna cesta 61, 10362 Đurđekovec zastupanog po punomoćniku Ivan Kasalo</item>
    </derivirana_varijabla>
  </DomainObject.Predmet.ProtuStrankaListFormatedWithAdress>
  <DomainObject.Predmet.ProtuStrankaListFormatedWithAdressOIB>
    <izvorni_sadrzaj>
      <item>KASALKO j.d.o.o. za usluge, OIB 47965740305, Glavna cesta 61, 10362 Đurđekovec zastupanog po punomoćniku Ivan Kasalo</item>
    </izvorni_sadrzaj>
    <derivirana_varijabla naziv="DomainObject.Predmet.ProtuStrankaListFormatedWithAdressOIB_1">
      <item>KASALKO j.d.o.o. za usluge, OIB 47965740305, Glavna cesta 61, 10362 Đurđekovec zastupanog po punomoćniku Ivan Kasalo</item>
    </derivirana_varijabla>
  </DomainObject.Predmet.ProtuStrankaListFormatedWithAdressOIB>
  <DomainObject.Predmet.ProtuStrankaListNazivFormated>
    <izvorni_sadrzaj>
      <item>KASALKO j.d.o.o. za usluge</item>
    </izvorni_sadrzaj>
    <derivirana_varijabla naziv="DomainObject.Predmet.ProtuStrankaListNazivFormated_1">
      <item>KASALKO j.d.o.o. za usluge</item>
    </derivirana_varijabla>
  </DomainObject.Predmet.ProtuStrankaListNazivFormated>
  <DomainObject.Predmet.ProtuStrankaListNazivFormatedOIB>
    <izvorni_sadrzaj>
      <item>KASALKO j.d.o.o. za usluge, OIB 47965740305</item>
    </izvorni_sadrzaj>
    <derivirana_varijabla naziv="DomainObject.Predmet.ProtuStrankaListNazivFormatedOIB_1">
      <item>KASALKO j.d.o.o. za usluge, OIB 47965740305</item>
    </derivirana_varijabla>
  </DomainObject.Predmet.ProtuStrankaListNazivFormatedOIB>
  <DomainObject.Predmet.OstaliListFormated>
    <izvorni_sadrzaj>
      <item>Ivan Kasalo punomoćnik sudionika u postupku KASALKO j.d.o.o. za usluge</item>
    </izvorni_sadrzaj>
    <derivirana_varijabla naziv="DomainObject.Predmet.OstaliListFormated_1">
      <item>Ivan Kasalo punomoćnik sudionika u postupku KASALKO j.d.o.o. za usluge</item>
    </derivirana_varijabla>
  </DomainObject.Predmet.OstaliListFormated>
  <DomainObject.Predmet.OstaliListFormatedOIB>
    <izvorni_sadrzaj>
      <item>Ivan Kasalo, OIB 37947574624 punomoćnik sudionika u postupku KASALKO j.d.o.o. za usluge</item>
    </izvorni_sadrzaj>
    <derivirana_varijabla naziv="DomainObject.Predmet.OstaliListFormatedOIB_1">
      <item>Ivan Kasalo, OIB 37947574624 punomoćnik sudionika u postupku KASALKO j.d.o.o. za usluge</item>
    </derivirana_varijabla>
  </DomainObject.Predmet.OstaliListFormatedOIB>
  <DomainObject.Predmet.OstaliListFormatedWithAdress>
    <izvorni_sadrzaj>
      <item>Ivan Kasalo, Glavna Cesta 61, 10362 Đurđekovec punomoćnik sudionika u postupku KASALKO j.d.o.o. za usluge</item>
    </izvorni_sadrzaj>
    <derivirana_varijabla naziv="DomainObject.Predmet.OstaliListFormatedWithAdress_1">
      <item>Ivan Kasalo, Glavna Cesta 61, 10362 Đurđekovec punomoćnik sudionika u postupku KASALKO j.d.o.o. za usluge</item>
    </derivirana_varijabla>
  </DomainObject.Predmet.OstaliListFormatedWithAdress>
  <DomainObject.Predmet.OstaliListFormatedWithAdressOIB>
    <izvorni_sadrzaj>
      <item>Ivan Kasalo, OIB 37947574624, Glavna Cesta 61, 10362 Đurđekovec punomoćnik sudionika u postupku KASALKO j.d.o.o. za usluge</item>
    </izvorni_sadrzaj>
    <derivirana_varijabla naziv="DomainObject.Predmet.OstaliListFormatedWithAdressOIB_1">
      <item>Ivan Kasalo, OIB 37947574624, Glavna Cesta 61, 10362 Đurđekovec punomoćnik sudionika u postupku KASALKO j.d.o.o. za usluge</item>
    </derivirana_varijabla>
  </DomainObject.Predmet.OstaliListFormatedWithAdressOIB>
  <DomainObject.Predmet.OstaliListNazivFormated>
    <izvorni_sadrzaj>
      <item>Ivan Kasalo</item>
    </izvorni_sadrzaj>
    <derivirana_varijabla naziv="DomainObject.Predmet.OstaliListNazivFormated_1">
      <item>Ivan Kasalo</item>
    </derivirana_varijabla>
  </DomainObject.Predmet.OstaliListNazivFormated>
  <DomainObject.Predmet.OstaliListNazivFormatedOIB>
    <izvorni_sadrzaj>
      <item>Ivan Kasalo, OIB 37947574624</item>
    </izvorni_sadrzaj>
    <derivirana_varijabla naziv="DomainObject.Predmet.OstaliListNazivFormatedOIB_1">
      <item>Ivan Kasalo, OIB 37947574624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KASALKO j.d.o.o. za usluge</izvorni_sadrzaj>
    <derivirana_varijabla naziv="DomainObject.Predmet.ProtustrankaIDrugi_1">KASALKO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KASALKO j.d.o.o. za usluge, OIB 47965740305, Glavna cesta 61, 10362 Đurđekovec</izvorni_sadrzaj>
    <derivirana_varijabla naziv="DomainObject.Predmet.ProtustrankaIDrugiAdressOIB_1">KASALKO j.d.o.o. za usluge, OIB 47965740305, Glavna cesta 61,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KASALKO j.d.o.o. za usluge</item>
      <item>Ivan Kasalo</item>
    </izvorni_sadrzaj>
    <derivirana_varijabla naziv="DomainObject.Predmet.SudioniciListNaziv_1">
      <item>FINA Regionalni centar Zagreb</item>
      <item>KASALKO j.d.o.o. za usluge</item>
      <item>Ivan Kasalo</item>
    </derivirana_varijabla>
  </DomainObject.Predmet.SudioniciListNaziv>
  <DomainObject.Predmet.SudioniciListAdressOIB>
    <izvorni_sadrzaj>
      <item>FINA Regionalni centar Zagreb, OIB 85821130368, Trg svibanjskih žrtava 1995. 1,10000 Zagreb</item>
      <item>KASALKO j.d.o.o. za usluge, OIB 47965740305, Glavna cesta 61,10362 Đurđekovec</item>
      <item>Ivan Kasalo, OIB 37947574624, Glavna Cesta 61,10362 Đurđekovec</item>
    </izvorni_sadrzaj>
    <derivirana_varijabla naziv="DomainObject.Predmet.SudioniciListAdressOIB_1">
      <item>FINA Regionalni centar Zagreb, OIB 85821130368, Trg svibanjskih žrtava 1995. 1,10000 Zagreb</item>
      <item>KASALKO j.d.o.o. za usluge, OIB 47965740305, Glavna cesta 61,10362 Đurđekovec</item>
      <item>Ivan Kasalo, OIB 37947574624, Glavna Cesta 61,10362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47965740305</item>
      <item>, OIB 37947574624</item>
    </izvorni_sadrzaj>
    <derivirana_varijabla naziv="DomainObject.Predmet.SudioniciListNazivOIB_1">
      <item>, OIB 85821130368</item>
      <item>, OIB 47965740305</item>
      <item>, OIB 37947574624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St-2492/2018-5</izvorni_sadrzaj>
    <derivirana_varijabla naziv="DomainObject.PredzadnjaOdlukaIzPredmeta.Oznaka_1">St-2492/2018-5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4276</properties:Characters>
  <properties:Lines>111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2019-07-16T08:40:00Z</dcterms:created>
  <dc:creator>Ivana Manestar</dc:creator>
  <dc:description/>
  <cp:keywords/>
  <cp:lastModifiedBy>Ivana Manestar</cp:lastModifiedBy>
  <dcterms:modified xmlns:xsi="http://www.w3.org/2001/XMLSchema-instance" xsi:type="dcterms:W3CDTF">2019-07-16T09:24:00Z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(St-2492-18-poziv vjerovnicima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