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0297" w14:paraId="556029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</w:t>
      </w:r>
      <w:r w:rsidR="00935ACE">
        <w:t>8</w:t>
      </w:r>
      <w:r w:rsidR="001865AD">
        <w:t>06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935AC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C2A96" w:rsidRPr="000C2A96">
        <w:t>SUBVENIO d.o.o. za računovodstvo i usluge, Osijek, Hrvatske Republike 19b, MBS: 030108861, OIB: 75590768088</w:t>
      </w:r>
      <w:r w:rsidRPr="00611430">
        <w:t xml:space="preserve">, dana </w:t>
      </w:r>
      <w:r w:rsidR="000C2A96">
        <w:t>11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0C2A96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C2A96" w:rsidRPr="000C2A96">
        <w:t>SUBVENIO d.o.o. za računovodstvo i usluge, Osijek, Hrvatske Republike 19b, MBS: 030108861, OIB: 75590768088</w:t>
      </w:r>
      <w:r>
        <w:t>.</w:t>
      </w:r>
    </w:p>
    <w:p w:rsidRDefault="007B7EDC" w:rsidP="004E475E" w:rsidR="007B7EDC">
      <w:pPr>
        <w:jc w:val="both"/>
      </w:pPr>
    </w:p>
    <w:p w:rsidRDefault="007B7EDC" w:rsidP="006679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790B" w:rsidRPr="0066790B">
        <w:t>MIRSAD DEMIROVIĆ, Gunja, Kolodvorska 4, OIB 18540805456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0C2A9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0C2A96" w:rsidRPr="000C2A96">
        <w:t>SUBVENIO d.o.o. za računovodstvo i usluge, Osijek, Hrvatske Republike 19b, MBS: 030108861, OIB: 75590768088</w:t>
      </w:r>
    </w:p>
    <w:p w:rsidRDefault="003C7EC1" w:rsidP="009365DD" w:rsidR="003C7EC1">
      <w:pPr>
        <w:jc w:val="both"/>
      </w:pPr>
    </w:p>
    <w:p w:rsidRDefault="000C2A96" w:rsidP="00A320F5" w:rsidR="00F12013">
      <w:pPr>
        <w:ind w:firstLine="720" w:left="2160"/>
      </w:pPr>
      <w:r>
        <w:t>14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11</w:t>
      </w:r>
      <w:r w:rsidR="00650092">
        <w:t>,</w:t>
      </w:r>
      <w:r w:rsidR="00F12013">
        <w:t>00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83DD2" w:rsidP="00783DD2" w:rsidR="00783DD2">
      <w:pPr>
        <w:ind w:firstLine="720"/>
        <w:jc w:val="both"/>
      </w:pPr>
      <w:r>
        <w:t xml:space="preserve">Dana </w:t>
      </w:r>
      <w:r w:rsidR="00095B51">
        <w:t>8</w:t>
      </w:r>
      <w:r>
        <w:t>.0</w:t>
      </w:r>
      <w:r w:rsidR="00095B51">
        <w:t>6</w:t>
      </w:r>
      <w:r>
        <w:t>.2016. zaprimljen je na ovome sudu prijedlog FINE Regionalni centar Osijek, Podružnica Osijek, klasa: 110-07/16-01/04 Ur. broj 04-06-1</w:t>
      </w:r>
      <w:r w:rsidR="002C1743">
        <w:t>6</w:t>
      </w:r>
      <w:r>
        <w:t>-</w:t>
      </w:r>
      <w:r w:rsidR="002C1743">
        <w:t>9839</w:t>
      </w:r>
      <w:r>
        <w:t xml:space="preserve"> od </w:t>
      </w:r>
      <w:r w:rsidR="002C1743">
        <w:t>7</w:t>
      </w:r>
      <w:r>
        <w:t>.0</w:t>
      </w:r>
      <w:r w:rsidR="002C1743">
        <w:t>6</w:t>
      </w:r>
      <w:r>
        <w:t xml:space="preserve">.2016. godine, za pokretanje stečajnog postupka nad dužnikom </w:t>
      </w:r>
      <w:r w:rsidR="000C2A96" w:rsidRPr="000C2A96">
        <w:t>SUBVENIO d.o.o. za računovodstvo i usluge, Osijek, Hrvatske Republike 19b, MBS: 030108861, OIB: 75590768088</w:t>
      </w:r>
      <w:r>
        <w:t>, temeljem odredbe čl. 444. st. 2. Stečajnog zakona (NN 71/15, dalje: SZ).</w:t>
      </w:r>
    </w:p>
    <w:p w:rsidRDefault="00783DD2" w:rsidP="00783DD2" w:rsidR="00783DD2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289 dana, u ukupnom iznosu od 39.783,23 kn, u koji iznos je uračunata kamata i naknada FINE za provedbe ovrhe na novčanim sredstvima dužnika. Navodi da dužnik ima 2 zaposlenog radnika.</w:t>
      </w:r>
    </w:p>
    <w:p w:rsidRDefault="002C1743" w:rsidP="002C1743" w:rsidR="002C1743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>Dostavlja popis računa i oročenih novčanih sredstava na dan 7.06.2016., te u svom podnesku od 16.06.2016. navodi da dužnik na dan 16.06.2016. na temelju čl. 112. st. 5. SZ na ime predujma za namirenje troškova stečajnog postupka nema zaplijenjena novčana sredstva.</w:t>
      </w:r>
    </w:p>
    <w:p w:rsidRDefault="00B91164" w:rsidP="00783DD2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2C1743">
        <w:t>11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43E4B" w:rsidP="00F43E4B" w:rsidR="00E16E0E">
      <w:pPr>
        <w:pStyle w:val="Odlomakpopisa"/>
        <w:numPr>
          <w:ilvl w:val="0"/>
          <w:numId w:val="6"/>
        </w:numPr>
      </w:pPr>
      <w:r w:rsidRPr="00F43E4B">
        <w:t>Blanka Marčik, Osijek, Koranska 58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F43E4B">
        <w:t>8</w:t>
      </w:r>
      <w:r w:rsidR="00783DD2">
        <w:t xml:space="preserve"> i </w:t>
      </w:r>
      <w:r w:rsidR="00E16E0E">
        <w:t>12</w:t>
      </w:r>
      <w:r w:rsidR="00F43E4B">
        <w:t>-21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43E4B">
        <w:t>14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467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935ACE" w:rsidRPr="00935ACE">
      <w:t>14 St-</w:t>
    </w:r>
    <w:r w:rsidR="001865AD" w:rsidRPr="001865AD">
      <w:t>1806</w:t>
    </w:r>
    <w:r w:rsidR="00935ACE" w:rsidRPr="00935ACE">
      <w:t>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95B51"/>
    <w:rsid w:val="000B1DB2"/>
    <w:rsid w:val="000C1636"/>
    <w:rsid w:val="000C2A96"/>
    <w:rsid w:val="000E0280"/>
    <w:rsid w:val="000E0D09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54677"/>
    <w:rsid w:val="00260090"/>
    <w:rsid w:val="002C1743"/>
    <w:rsid w:val="002C4C28"/>
    <w:rsid w:val="002D75D8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6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St-1806/2016</izvorni_sadrzaj>
    <derivirana_varijabla naziv="DomainObject.Predmet.OznakaBroj_1">St-1806/2016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SUBVENIO d.o.o. za računovodstvo i usluge</izvorni_sadrzaj>
    <derivirana_varijabla naziv="DomainObject.Predmet.ProtustrankaFormated_1">  SUBVENIO d.o.o. za računovodstvo i usluge</derivirana_varijabla>
  </DomainObject.Predmet.ProtustrankaFormated>
  <DomainObject.Predmet.ProtustrankaFormatedOIB>
    <izvorni_sadrzaj>  SUBVENIO d.o.o. za računovodstvo i usluge, OIB 75590768088</izvorni_sadrzaj>
    <derivirana_varijabla naziv="DomainObject.Predmet.ProtustrankaFormatedOIB_1">  SUBVENIO d.o.o. za računovodstvo i usluge, OIB 75590768088</derivirana_varijabla>
  </DomainObject.Predmet.ProtustrankaFormatedOIB>
  <DomainObject.Predmet.ProtustrankaFormatedWithAdress>
    <izvorni_sadrzaj> SUBVENIO d.o.o. za računovodstvo i usluge, Hrvatske Republike 19b, 31000 Osijek</izvorni_sadrzaj>
    <derivirana_varijabla naziv="DomainObject.Predmet.ProtustrankaFormatedWithAdress_1"> SUBVENIO d.o.o. za računovodstvo i usluge, Hrvatske Republike 19b, 31000 Osijek</derivirana_varijabla>
  </DomainObject.Predmet.ProtustrankaFormatedWithAdress>
  <DomainObject.Predmet.ProtustrankaFormatedWithAdressOIB>
    <izvorni_sadrzaj> SUBVENIO d.o.o. za računovodstvo i usluge, OIB 75590768088, Hrvatske Republike 19b, 31000 Osijek</izvorni_sadrzaj>
    <derivirana_varijabla naziv="DomainObject.Predmet.ProtustrankaFormatedWithAdressOIB_1"> SUBVENIO d.o.o. za računovodstvo i usluge, OIB 75590768088, Hrvatske Republike 19b, 31000 Osijek</derivirana_varijabla>
  </DomainObject.Predmet.ProtustrankaFormatedWithAdressOIB>
  <DomainObject.Predmet.ProtustrankaWithAdress>
    <izvorni_sadrzaj>SUBVENIO d.o.o. za računovodstvo i usluge Hrvatske Republike 19b, 31000 Osijek</izvorni_sadrzaj>
    <derivirana_varijabla naziv="DomainObject.Predmet.ProtustrankaWithAdress_1">SUBVENIO d.o.o. za računovodstvo i usluge Hrvatske Republike 19b, 31000 Osijek</derivirana_varijabla>
  </DomainObject.Predmet.ProtustrankaWithAdress>
  <DomainObject.Predmet.ProtustrankaWithAdressOIB>
    <izvorni_sadrzaj>SUBVENIO d.o.o. za računovodstvo i usluge, OIB 75590768088, Hrvatske Republike 19b, 31000 Osijek</izvorni_sadrzaj>
    <derivirana_varijabla naziv="DomainObject.Predmet.ProtustrankaWithAdressOIB_1">SUBVENIO d.o.o. za računovodstvo i usluge, OIB 75590768088, Hrvatske Republike 19b, 31000 Osijek</derivirana_varijabla>
  </DomainObject.Predmet.ProtustrankaWithAdressOIB>
  <DomainObject.Predmet.ProtustrankaNazivFormated>
    <izvorni_sadrzaj>SUBVENIO d.o.o. za računovodstvo i usluge</izvorni_sadrzaj>
    <derivirana_varijabla naziv="DomainObject.Predmet.ProtustrankaNazivFormated_1">SUBVENIO d.o.o. za računovodstvo i usluge</derivirana_varijabla>
  </DomainObject.Predmet.ProtustrankaNazivFormated>
  <DomainObject.Predmet.ProtustrankaNazivFormatedOIB>
    <izvorni_sadrzaj>SUBVENIO d.o.o. za računovodstvo i usluge, OIB 75590768088</izvorni_sadrzaj>
    <derivirana_varijabla naziv="DomainObject.Predmet.ProtustrankaNazivFormatedOIB_1">SUBVENIO d.o.o. za računovodstvo i usluge, OIB 75590768088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SUBVENIO d.o.o. za računovodstvo i usluge</item>
    </izvorni_sadrzaj>
    <derivirana_varijabla naziv="DomainObject.Predmet.ProtuStrankaListFormated_1">
      <item>SUBVENIO d.o.o. za računovodstvo i usluge</item>
    </derivirana_varijabla>
  </DomainObject.Predmet.ProtuStrankaListFormated>
  <DomainObject.Predmet.ProtuStrankaListFormatedOIB>
    <izvorni_sadrzaj>
      <item>SUBVENIO d.o.o. za računovodstvo i usluge, OIB 75590768088</item>
    </izvorni_sadrzaj>
    <derivirana_varijabla naziv="DomainObject.Predmet.ProtuStrankaListFormatedOIB_1">
      <item>SUBVENIO d.o.o. za računovodstvo i usluge, OIB 75590768088</item>
    </derivirana_varijabla>
  </DomainObject.Predmet.ProtuStrankaListFormatedOIB>
  <DomainObject.Predmet.ProtuStrankaListFormatedWithAdress>
    <izvorni_sadrzaj>
      <item>SUBVENIO d.o.o. za računovodstvo i usluge, Hrvatske Republike 19b, 31000 Osijek</item>
    </izvorni_sadrzaj>
    <derivirana_varijabla naziv="DomainObject.Predmet.ProtuStrankaListFormatedWithAdress_1">
      <item>SUBVENIO d.o.o. za računovodstvo i usluge, Hrvatske Republike 19b, 31000 Osijek</item>
    </derivirana_varijabla>
  </DomainObject.Predmet.ProtuStrankaListFormatedWithAdress>
  <DomainObject.Predmet.ProtuStrankaListFormatedWithAdressOIB>
    <izvorni_sadrzaj>
      <item>SUBVENIO d.o.o. za računovodstvo i usluge, OIB 75590768088, Hrvatske Republike 19b, 31000 Osijek</item>
    </izvorni_sadrzaj>
    <derivirana_varijabla naziv="DomainObject.Predmet.ProtuStrankaListFormatedWithAdressOIB_1">
      <item>SUBVENIO d.o.o. za računovodstvo i usluge, OIB 75590768088, Hrvatske Republike 19b, 31000 Osijek</item>
    </derivirana_varijabla>
  </DomainObject.Predmet.ProtuStrankaListFormatedWithAdressOIB>
  <DomainObject.Predmet.ProtuStrankaListNazivFormated>
    <izvorni_sadrzaj>
      <item>SUBVENIO d.o.o. za računovodstvo i usluge</item>
    </izvorni_sadrzaj>
    <derivirana_varijabla naziv="DomainObject.Predmet.ProtuStrankaListNazivFormated_1">
      <item>SUBVENIO d.o.o. za računovodstvo i usluge</item>
    </derivirana_varijabla>
  </DomainObject.Predmet.ProtuStrankaListNazivFormated>
  <DomainObject.Predmet.ProtuStrankaListNazivFormatedOIB>
    <izvorni_sadrzaj>
      <item>SUBVENIO d.o.o. za računovodstvo i usluge, OIB 75590768088</item>
    </izvorni_sadrzaj>
    <derivirana_varijabla naziv="DomainObject.Predmet.ProtuStrankaListNazivFormatedOIB_1">
      <item>SUBVENIO d.o.o. za računovodstvo i usluge, OIB 75590768088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SUBVENIO d.o.o. za računovodstvo i usluge</izvorni_sadrzaj>
    <derivirana_varijabla naziv="DomainObject.Predmet.ProtustrankaIDrugi_1">SUBVENIO d.o.o. za računovodstvo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SUBVENIO d.o.o. za računovodstvo i usluge, OIB 75590768088, Hrvatske Republike 19b, 31000 Osijek</izvorni_sadrzaj>
    <derivirana_varijabla naziv="DomainObject.Predmet.ProtustrankaIDrugiAdressOIB_1">SUBVENIO d.o.o. za računovodstvo i usluge, OIB 75590768088, Hrvatske Republike 19b,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SUBVENIO d.o.o. za računovodstvo i usluge</item>
    </izvorni_sadrzaj>
    <derivirana_varijabla naziv="DomainObject.Predmet.SudioniciListNaziv_1">
      <item>FINA RC OSIJEK</item>
      <item>SUBVENIO d.o.o. za računovodstvo i usluge</item>
    </derivirana_varijabla>
  </DomainObject.Predmet.SudioniciListNaziv>
  <DomainObject.Predmet.SudioniciListAdressOIB>
    <izvorni_sadrzaj>
      <item>FINA RC OSIJEK, OIB 85821130368</item>
      <item>SUBVENIO d.o.o. za računovodstvo i usluge, OIB 75590768088, Hrvatske Republike 19b,31000 Osijek</item>
    </izvorni_sadrzaj>
    <derivirana_varijabla naziv="DomainObject.Predmet.SudioniciListAdressOIB_1">
      <item>FINA RC OSIJEK, OIB 85821130368</item>
      <item>SUBVENIO d.o.o. za računovodstvo i usluge, OIB 75590768088, Hrvatske Republike 19b,31000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75590768088</item>
    </izvorni_sadrzaj>
    <derivirana_varijabla naziv="DomainObject.Predmet.SudioniciListNazivOIB_1">
      <item>, OIB 85821130368</item>
      <item>, OIB 75590768088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429BC-2ABA-44DF-BCCB-97030C866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3734</properties:Characters>
  <properties:Lines>113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2016-07-11T09:29:00Z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