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fbdc" w14:paraId="e58fbd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857633">
        <w:t>1644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857633">
        <w:t xml:space="preserve">DUJMOVIĆ PURGER PROMET jednostavno društvo s ograničenom odgovornošću, Zagreb, </w:t>
      </w:r>
      <w:proofErr w:type="spellStart"/>
      <w:r w:rsidR="00857633">
        <w:t>Apatinski</w:t>
      </w:r>
      <w:proofErr w:type="spellEnd"/>
      <w:r w:rsidR="00857633">
        <w:t xml:space="preserve"> odvojak III. 1</w:t>
      </w:r>
      <w:r w:rsidR="00857633" w:rsidRPr="00133DAD">
        <w:t xml:space="preserve">, </w:t>
      </w:r>
      <w:r w:rsidR="00857633" w:rsidRPr="00D34B2A">
        <w:t xml:space="preserve">OIB: </w:t>
      </w:r>
      <w:r w:rsidR="00857633">
        <w:t>74955666242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857633">
        <w:t>11.217,38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026"/>
    <w:rsid w:val="0023674A"/>
    <w:rsid w:val="002463A8"/>
    <w:rsid w:val="00260A58"/>
    <w:rsid w:val="00263D6D"/>
    <w:rsid w:val="00264D19"/>
    <w:rsid w:val="00265790"/>
    <w:rsid w:val="00267E97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C03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0FA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539A9"/>
    <w:rsid w:val="00857633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830A6"/>
    <w:rsid w:val="00991654"/>
    <w:rsid w:val="009930B9"/>
    <w:rsid w:val="009A45D2"/>
    <w:rsid w:val="009B3E24"/>
    <w:rsid w:val="009B5AAA"/>
    <w:rsid w:val="009C2CE4"/>
    <w:rsid w:val="009C35DA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9D2"/>
    <w:rsid w:val="00AA6D3D"/>
    <w:rsid w:val="00AC0221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37D52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343F9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C6258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6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1644</izvorni_sadrzaj>
    <derivirana_varijabla naziv="DomainObject.Predmet.Broj_1">1644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St-1644/2018</izvorni_sadrzaj>
    <derivirana_varijabla naziv="DomainObject.Predmet.OznakaBroj_1">St-1644/2018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Dujmović Purger Promet jednostavno društvo s ograničenom odgovornošću za usluge zastupanog po punomoćniku Željko Dujmović</izvorni_sadrzaj>
    <derivirana_varijabla naziv="DomainObject.Predmet.ProtustrankaFormated_1">  Dujmović Purger Promet jednostavno društvo s ograničenom odgovornošću za usluge zastupanog po punomoćniku Željko Dujmović</derivirana_varijabla>
  </DomainObject.Predmet.ProtustrankaFormated>
  <DomainObject.Predmet.ProtustrankaFormatedOIB>
    <izvorni_sadrzaj>  Dujmović Purger Promet jednostavno društvo s ograničenom odgovornošću za usluge, OIB 74955666242 zastupanog po punomoćniku Željko Dujmović</izvorni_sadrzaj>
    <derivirana_varijabla naziv="DomainObject.Predmet.ProtustrankaFormatedOIB_1">  Dujmović Purger Promet jednostavno društvo s ograničenom odgovornošću za usluge, OIB 74955666242 zastupanog po punomoćniku Željko Dujmović</derivirana_varijabla>
  </DomainObject.Predmet.ProtustrankaFormatedOIB>
  <DomainObject.Predmet.ProtustrankaFormatedWithAdress>
    <izvorni_sadrzaj> Dujmović Purger Promet jednostavno društvo s ograničenom odgovornošću za usluge, Apatinski odvojak III. 1, 10000 Zagreb zastupanog po punomoćniku Željko Dujmović</izvorni_sadrzaj>
    <derivirana_varijabla naziv="DomainObject.Predmet.ProtustrankaFormatedWithAdress_1"> Dujmović Purger Promet jednostavno društvo s ograničenom odgovornošću za usluge, Apatinski odvojak III. 1, 10000 Zagreb zastupanog po punomoćniku Željko Dujmović</derivirana_varijabla>
  </DomainObject.Predmet.ProtustrankaFormatedWithAdress>
  <DomainObject.Predmet.ProtustrankaFormatedWithAdressOIB>
    <izvorni_sadrzaj> Dujmović Purger Promet jednostavno društvo s ograničenom odgovornošću za usluge, OIB 74955666242, Apatinski odvojak III. 1, 10000 Zagreb zastupanog po punomoćniku Željko Dujmović</izvorni_sadrzaj>
    <derivirana_varijabla naziv="DomainObject.Predmet.ProtustrankaFormatedWithAdressOIB_1"> Dujmović Purger Promet jednostavno društvo s ograničenom odgovornošću za usluge, OIB 74955666242, Apatinski odvojak III. 1, 10000 Zagreb zastupanog po punomoćniku Željko Dujmović</derivirana_varijabla>
  </DomainObject.Predmet.ProtustrankaFormatedWithAdressOIB>
  <DomainObject.Predmet.ProtustrankaWithAdress>
    <izvorni_sadrzaj>Dujmović Purger Promet jednostavno društvo s ograničenom odgovornošću za usluge Apatinski odvojak III. 1, 10000 Zagreb</izvorni_sadrzaj>
    <derivirana_varijabla naziv="DomainObject.Predmet.ProtustrankaWithAdress_1">Dujmović Purger Promet jednostavno društvo s ograničenom odgovornošću za usluge Apatinski odvojak III. 1, 10000 Zagreb</derivirana_varijabla>
  </DomainObject.Predmet.ProtustrankaWithAdress>
  <DomainObject.Predmet.ProtustrankaWithAdressOIB>
    <izvorni_sadrzaj>Dujmović Purger Promet jednostavno društvo s ograničenom odgovornošću za usluge, OIB 74955666242, Apatinski odvojak III. 1, 10000 Zagreb</izvorni_sadrzaj>
    <derivirana_varijabla naziv="DomainObject.Predmet.ProtustrankaWithAdressOIB_1">Dujmović Purger Promet jednostavno društvo s ograničenom odgovornošću za usluge, OIB 74955666242, Apatinski odvojak III. 1, 10000 Zagreb</derivirana_varijabla>
  </DomainObject.Predmet.ProtustrankaWithAdressOIB>
  <DomainObject.Predmet.ProtustrankaNazivFormated>
    <izvorni_sadrzaj>Dujmović Purger Promet jednostavno društvo s ograničenom odgovornošću za usluge</izvorni_sadrzaj>
    <derivirana_varijabla naziv="DomainObject.Predmet.ProtustrankaNazivFormated_1">Dujmović Purger Promet jednostavno društvo s ograničenom odgovornošću za usluge</derivirana_varijabla>
  </DomainObject.Predmet.ProtustrankaNazivFormated>
  <DomainObject.Predmet.ProtustrankaNazivFormatedOIB>
    <izvorni_sadrzaj>Dujmović Purger Promet jednostavno društvo s ograničenom odgovornošću za usluge, OIB 74955666242</izvorni_sadrzaj>
    <derivirana_varijabla naziv="DomainObject.Predmet.ProtustrankaNazivFormatedOIB_1">Dujmović Purger Promet jednostavno društvo s ograničenom odgovornošću za usluge, OIB 74955666242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Dujmović Purger Promet jednostavno društvo s ograničenom odgovornošću za usluge zastupanog po punomoćniku Željko Dujmović</item>
    </izvorni_sadrzaj>
    <derivirana_varijabla naziv="DomainObject.Predmet.ProtuStrankaListFormated_1">
      <item>Dujmović Purger Promet jednostavno društvo s ograničenom odgovornošću za usluge zastupanog po punomoćniku Željko Dujmović</item>
    </derivirana_varijabla>
  </DomainObject.Predmet.ProtuStrankaListFormated>
  <DomainObject.Predmet.ProtuStrankaListFormatedOIB>
    <izvorni_sadrzaj>
      <item>Dujmović Purger Promet jednostavno društvo s ograničenom odgovornošću za usluge, OIB 74955666242 zastupanog po punomoćniku Željko Dujmović</item>
    </izvorni_sadrzaj>
    <derivirana_varijabla naziv="DomainObject.Predmet.ProtuStrankaListFormatedOIB_1">
      <item>Dujmović Purger Promet jednostavno društvo s ograničenom odgovornošću za usluge, OIB 74955666242 zastupanog po punomoćniku Željko Dujmović</item>
    </derivirana_varijabla>
  </DomainObject.Predmet.ProtuStrankaListFormatedOIB>
  <DomainObject.Predmet.ProtuStrankaListFormatedWithAdress>
    <izvorni_sadrzaj>
      <item>Dujmović Purger Promet jednostavno društvo s ograničenom odgovornošću za usluge, Apatinski odvojak III. 1, 10000 Zagreb zastupanog po punomoćniku Željko Dujmović</item>
    </izvorni_sadrzaj>
    <derivirana_varijabla naziv="DomainObject.Predmet.ProtuStrankaListFormatedWithAdress_1">
      <item>Dujmović Purger Promet jednostavno društvo s ograničenom odgovornošću za usluge, Apatinski odvojak III. 1, 10000 Zagreb zastupanog po punomoćniku Željko Dujmović</item>
    </derivirana_varijabla>
  </DomainObject.Predmet.ProtuStrankaListFormatedWithAdress>
  <DomainObject.Predmet.ProtuStrankaListFormatedWithAdressOIB>
    <izvorni_sadrzaj>
      <item>Dujmović Purger Promet jednostavno društvo s ograničenom odgovornošću za usluge, OIB 74955666242, Apatinski odvojak III. 1, 10000 Zagreb zastupanog po punomoćniku Željko Dujmović</item>
    </izvorni_sadrzaj>
    <derivirana_varijabla naziv="DomainObject.Predmet.ProtuStrankaListFormatedWithAdressOIB_1">
      <item>Dujmović Purger Promet jednostavno društvo s ograničenom odgovornošću za usluge, OIB 74955666242, Apatinski odvojak III. 1, 10000 Zagreb zastupanog po punomoćniku Željko Dujmović</item>
    </derivirana_varijabla>
  </DomainObject.Predmet.ProtuStrankaListFormatedWithAdressOIB>
  <DomainObject.Predmet.ProtuStrankaListNazivFormated>
    <izvorni_sadrzaj>
      <item>Dujmović Purger Promet jednostavno društvo s ograničenom odgovornošću za usluge</item>
    </izvorni_sadrzaj>
    <derivirana_varijabla naziv="DomainObject.Predmet.ProtuStrankaListNazivFormated_1">
      <item>Dujmović Purger Promet jednostavno društvo s ograničenom odgovornošću za usluge</item>
    </derivirana_varijabla>
  </DomainObject.Predmet.ProtuStrankaListNazivFormated>
  <DomainObject.Predmet.ProtuStrankaListNazivFormatedOIB>
    <izvorni_sadrzaj>
      <item>Dujmović Purger Promet jednostavno društvo s ograničenom odgovornošću za usluge, OIB 74955666242</item>
    </izvorni_sadrzaj>
    <derivirana_varijabla naziv="DomainObject.Predmet.ProtuStrankaListNazivFormatedOIB_1">
      <item>Dujmović Purger Promet jednostavno društvo s ograničenom odgovornošću za usluge, OIB 74955666242</item>
    </derivirana_varijabla>
  </DomainObject.Predmet.ProtuStrankaListNazivFormatedOIB>
  <DomainObject.Predmet.OstaliListFormated>
    <izvorni_sadrzaj>
      <item>Željko Dujmović punomoćnik sudionika u postupku Dujmović Purger Promet jednostavno društvo s ograničenom odgovornošću za usluge</item>
    </izvorni_sadrzaj>
    <derivirana_varijabla naziv="DomainObject.Predmet.OstaliListFormated_1">
      <item>Željko Dujmović punomoćnik sudionika u postupku Dujmović Purger Promet jednostavno društvo s ograničenom odgovornošću za usluge</item>
    </derivirana_varijabla>
  </DomainObject.Predmet.OstaliListFormated>
  <DomainObject.Predmet.OstaliListFormatedOIB>
    <izvorni_sadrzaj>
      <item>Željko Dujmović punomoćnik sudionika u postupku Dujmović Purger Promet jednostavno društvo s ograničenom odgovornošću za usluge</item>
    </izvorni_sadrzaj>
    <derivirana_varijabla naziv="DomainObject.Predmet.OstaliListFormatedOIB_1">
      <item>Željko Dujmović punomoćnik sudionika u postupku Dujmović Purger Promet jednostavno društvo s ograničenom odgovornošću za usluge</item>
    </derivirana_varijabla>
  </DomainObject.Predmet.OstaliListFormatedOIB>
  <DomainObject.Predmet.OstaliListFormatedWithAdress>
    <izvorni_sadrzaj>
      <item>Željko Dujmović, Apatinski odvojak III. 1, 10000 Zagreb punomoćnik sudionika u postupku Dujmović Purger Promet jednostavno društvo s ograničenom odgovornošću za usluge</item>
    </izvorni_sadrzaj>
    <derivirana_varijabla naziv="DomainObject.Predmet.OstaliListFormatedWithAdress_1">
      <item>Željko Dujmović, Apatinski odvojak III. 1, 10000 Zagreb punomoćnik sudionika u postupku Dujmović Purger Promet jednostavno društvo s ograničenom odgovornošću za usluge</item>
    </derivirana_varijabla>
  </DomainObject.Predmet.OstaliListFormatedWithAdress>
  <DomainObject.Predmet.OstaliListFormatedWithAdressOIB>
    <izvorni_sadrzaj>
      <item>Željko Dujmović, Apatinski odvojak III. 1, 10000 Zagreb punomoćnik sudionika u postupku Dujmović Purger Promet jednostavno društvo s ograničenom odgovornošću za usluge</item>
    </izvorni_sadrzaj>
    <derivirana_varijabla naziv="DomainObject.Predmet.OstaliListFormatedWithAdressOIB_1">
      <item>Željko Dujmović, Apatinski odvojak III. 1, 10000 Zagreb punomoćnik sudionika u postupku Dujmović Purger Promet jednostavno društvo s ograničenom odgovornošću za usluge</item>
    </derivirana_varijabla>
  </DomainObject.Predmet.OstaliListFormatedWithAdressOIB>
  <DomainObject.Predmet.OstaliListNazivFormated>
    <izvorni_sadrzaj>
      <item>Željko Dujmović</item>
    </izvorni_sadrzaj>
    <derivirana_varijabla naziv="DomainObject.Predmet.OstaliListNazivFormated_1">
      <item>Željko Dujmović</item>
    </derivirana_varijabla>
  </DomainObject.Predmet.OstaliListNazivFormated>
  <DomainObject.Predmet.OstaliListNazivFormatedOIB>
    <izvorni_sadrzaj>
      <item>Željko Dujmović</item>
    </izvorni_sadrzaj>
    <derivirana_varijabla naziv="DomainObject.Predmet.OstaliListNazivFormatedOIB_1">
      <item>Željko Dujmović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Dujmović Purger Promet jednostavno društvo s ograničenom odgovornošću za usluge</izvorni_sadrzaj>
    <derivirana_varijabla naziv="DomainObject.Predmet.ProtustrankaIDrugi_1">Dujmović Purger Promet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Dujmović Purger Promet jednostavno društvo s ograničenom odgovornošću za usluge, OIB 74955666242, Apatinski odvojak III. 1, 10000 Zagreb</izvorni_sadrzaj>
    <derivirana_varijabla naziv="DomainObject.Predmet.ProtustrankaIDrugiAdressOIB_1">Dujmović Purger Promet jednostavno društvo s ograničenom odgovornošću za usluge, OIB 74955666242, Apatinski odvojak III.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Dujmović Purger Promet jednostavno društvo s ograničenom odgovornošću za usluge</item>
      <item>Željko Dujmović</item>
    </izvorni_sadrzaj>
    <derivirana_varijabla naziv="DomainObject.Predmet.SudioniciListNaziv_1">
      <item>FINA Regionalni centar Zagreb</item>
      <item>Dujmović Purger Promet jednostavno društvo s ograničenom odgovornošću za usluge</item>
      <item>Željko Dujmović</item>
    </derivirana_varijabla>
  </DomainObject.Predmet.SudioniciListNaziv>
  <DomainObject.Predmet.SudioniciListAdressOIB>
    <izvorni_sadrzaj>
      <item>FINA Regionalni centar Zagreb, OIB 85821130368</item>
      <item>Dujmović Purger Promet jednostavno društvo s ograničenom odgovornošću za usluge, OIB 74955666242, Apatinski odvojak III. 1,10000 Zagreb</item>
      <item>Željko Dujmović, Apatinski odvojak III. 1,10000 Zagreb</item>
    </izvorni_sadrzaj>
    <derivirana_varijabla naziv="DomainObject.Predmet.SudioniciListAdressOIB_1">
      <item>FINA Regionalni centar Zagreb, OIB 85821130368</item>
      <item>Dujmović Purger Promet jednostavno društvo s ograničenom odgovornošću za usluge, OIB 74955666242, Apatinski odvojak III. 1,10000 Zagreb</item>
      <item>Željko Dujmović, Apatinski odvojak III.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74955666242</item>
      <item>, OIB null</item>
    </izvorni_sadrzaj>
    <derivirana_varijabla naziv="DomainObject.Predmet.SudioniciListNazivOIB_1">
      <item>, OIB 85821130368</item>
      <item>, OIB 74955666242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1415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2018-08-07T07:19:00Z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(St-1644-18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