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20e0b" w14:paraId="ff20e0b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961AB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dužnikom</w:t>
      </w:r>
      <w:r w:rsidR="00D85E1E">
        <w:t xml:space="preserve"> VUČIČIĆ TRADE d.o.o. Solin, Kralja Zvonimira 111, OIB:</w:t>
      </w:r>
      <w:r w:rsidR="00794AEA">
        <w:t xml:space="preserve"> </w:t>
      </w:r>
      <w:r w:rsidR="00D85E1E" w:rsidRPr="00D85E1E">
        <w:t>86812292594</w:t>
      </w:r>
      <w:r w:rsidR="00A25B81">
        <w:t xml:space="preserve">, dana </w:t>
      </w:r>
      <w:r w:rsidR="00BA27B0">
        <w:t>4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D85E1E" w:rsidRPr="00D85E1E">
        <w:t>VUČIČIĆ TRADE d.o.o. Solin, Kralja Zvonimira 111, OIB: 86812292594</w:t>
      </w:r>
      <w:r w:rsidR="006961AB" w:rsidRPr="006961AB">
        <w:t xml:space="preserve">, </w:t>
      </w:r>
      <w:r>
        <w:t xml:space="preserve">na dan </w:t>
      </w:r>
      <w:r w:rsidR="002E673E">
        <w:t xml:space="preserve">1. rujna </w:t>
      </w:r>
      <w:r>
        <w:t xml:space="preserve">2015. godine u Očevidniku redoslijeda osnova za plaćanje ima evidentiran dug na temelju neizvršenih osnova za plaćanje u ukupnom iznosu od </w:t>
      </w:r>
      <w:r w:rsidR="00D85E1E">
        <w:t>274.465,60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BA27B0">
        <w:t>4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6961AB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6961AB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A444E8">
      <w:t>12</w:t>
    </w:r>
    <w:r w:rsidR="00794AEA">
      <w:t>9</w:t>
    </w:r>
    <w:r w:rsidR="00D85E1E">
      <w:t>3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E673E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14980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053D"/>
    <w:rsid w:val="00721E63"/>
    <w:rsid w:val="007353A0"/>
    <w:rsid w:val="0073742C"/>
    <w:rsid w:val="00740E49"/>
    <w:rsid w:val="00750BFD"/>
    <w:rsid w:val="007564AC"/>
    <w:rsid w:val="00772CB5"/>
    <w:rsid w:val="00772D95"/>
    <w:rsid w:val="00776DE7"/>
    <w:rsid w:val="00794AEA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06DB2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44E8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A27B0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2BC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85E1E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1293</izvorni_sadrzaj>
    <derivirana_varijabla naziv="DomainObject.Predmet.Broj_1">1293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St-1293/2015</izvorni_sadrzaj>
    <derivirana_varijabla naziv="DomainObject.Predmet.OznakaBroj_1">St-1293/2015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VUČIČIĆ TRADE d.o.o. trgovina mesom i mesnim prerađevinama</izvorni_sadrzaj>
    <derivirana_varijabla naziv="DomainObject.Predmet.ProtustrankaFormated_1">  VUČIČIĆ TRADE d.o.o. trgovina mesom i mesnim prerađevinama</derivirana_varijabla>
  </DomainObject.Predmet.ProtustrankaFormated>
  <DomainObject.Predmet.ProtustrankaFormatedOIB>
    <izvorni_sadrzaj>  VUČIČIĆ TRADE d.o.o. trgovina mesom i mesnim prerađevinama, OIB 86812292594</izvorni_sadrzaj>
    <derivirana_varijabla naziv="DomainObject.Predmet.ProtustrankaFormatedOIB_1">  VUČIČIĆ TRADE d.o.o. trgovina mesom i mesnim prerađevinama, OIB 86812292594</derivirana_varijabla>
  </DomainObject.Predmet.ProtustrankaFormatedOIB>
  <DomainObject.Predmet.ProtustrankaFormatedWithAdress>
    <izvorni_sadrzaj> VUČIČIĆ TRADE d.o.o. trgovina mesom i mesnim prerađevinama, Kralja Zvonimira 111, 21210 Solin</izvorni_sadrzaj>
    <derivirana_varijabla naziv="DomainObject.Predmet.ProtustrankaFormatedWithAdress_1"> VUČIČIĆ TRADE d.o.o. trgovina mesom i mesnim prerađevinama, Kralja Zvonimira 111, 21210 Solin</derivirana_varijabla>
  </DomainObject.Predmet.ProtustrankaFormatedWithAdress>
  <DomainObject.Predmet.ProtustrankaFormatedWithAdressOIB>
    <izvorni_sadrzaj> VUČIČIĆ TRADE d.o.o. trgovina mesom i mesnim prerađevinama, OIB 86812292594, Kralja Zvonimira 111, 21210 Solin</izvorni_sadrzaj>
    <derivirana_varijabla naziv="DomainObject.Predmet.ProtustrankaFormatedWithAdressOIB_1"> VUČIČIĆ TRADE d.o.o. trgovina mesom i mesnim prerađevinama, OIB 86812292594, Kralja Zvonimira 111, 21210 Solin</derivirana_varijabla>
  </DomainObject.Predmet.ProtustrankaFormatedWithAdressOIB>
  <DomainObject.Predmet.ProtustrankaWithAdress>
    <izvorni_sadrzaj>VUČIČIĆ TRADE d.o.o. trgovina mesom i mesnim prerađevinama Kralja Zvonimira 111, 21210 Solin</izvorni_sadrzaj>
    <derivirana_varijabla naziv="DomainObject.Predmet.ProtustrankaWithAdress_1">VUČIČIĆ TRADE d.o.o. trgovina mesom i mesnim prerađevinama Kralja Zvonimira 111, 21210 Solin</derivirana_varijabla>
  </DomainObject.Predmet.ProtustrankaWithAdress>
  <DomainObject.Predmet.ProtustrankaWithAdressOIB>
    <izvorni_sadrzaj>VUČIČIĆ TRADE d.o.o. trgovina mesom i mesnim prerađevinama, OIB 86812292594, Kralja Zvonimira 111, 21210 Solin</izvorni_sadrzaj>
    <derivirana_varijabla naziv="DomainObject.Predmet.ProtustrankaWithAdressOIB_1">VUČIČIĆ TRADE d.o.o. trgovina mesom i mesnim prerađevinama, OIB 86812292594, Kralja Zvonimira 111, 21210 Solin</derivirana_varijabla>
  </DomainObject.Predmet.ProtustrankaWithAdressOIB>
  <DomainObject.Predmet.ProtustrankaNazivFormated>
    <izvorni_sadrzaj>VUČIČIĆ TRADE d.o.o. trgovina mesom i mesnim prerađevinama</izvorni_sadrzaj>
    <derivirana_varijabla naziv="DomainObject.Predmet.ProtustrankaNazivFormated_1">VUČIČIĆ TRADE d.o.o. trgovina mesom i mesnim prerađevinama</derivirana_varijabla>
  </DomainObject.Predmet.ProtustrankaNazivFormated>
  <DomainObject.Predmet.ProtustrankaNazivFormatedOIB>
    <izvorni_sadrzaj>VUČIČIĆ TRADE d.o.o. trgovina mesom i mesnim prerađevinama, OIB 86812292594</izvorni_sadrzaj>
    <derivirana_varijabla naziv="DomainObject.Predmet.ProtustrankaNazivFormatedOIB_1">VUČIČIĆ TRADE d.o.o. trgovina mesom i mesnim prerađevinama, OIB 86812292594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274465.60</izvorni_sadrzaj>
    <derivirana_varijabla naziv="DomainObject.Predmet.TrenutnaVrijednost_1">274465.60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VUČIČIĆ TRADE d.o.o. trgovina mesom i mesnim prerađevinama</item>
    </izvorni_sadrzaj>
    <derivirana_varijabla naziv="DomainObject.Predmet.ProtuStrankaListFormated_1">
      <item>VUČIČIĆ TRADE d.o.o. trgovina mesom i mesnim prerađevinama</item>
    </derivirana_varijabla>
  </DomainObject.Predmet.ProtuStrankaListFormated>
  <DomainObject.Predmet.ProtuStrankaListFormatedOIB>
    <izvorni_sadrzaj>
      <item>VUČIČIĆ TRADE d.o.o. trgovina mesom i mesnim prerađevinama, OIB 86812292594</item>
    </izvorni_sadrzaj>
    <derivirana_varijabla naziv="DomainObject.Predmet.ProtuStrankaListFormatedOIB_1">
      <item>VUČIČIĆ TRADE d.o.o. trgovina mesom i mesnim prerađevinama, OIB 86812292594</item>
    </derivirana_varijabla>
  </DomainObject.Predmet.ProtuStrankaListFormatedOIB>
  <DomainObject.Predmet.ProtuStrankaListFormatedWithAdress>
    <izvorni_sadrzaj>
      <item>VUČIČIĆ TRADE d.o.o. trgovina mesom i mesnim prerađevinama, Kralja Zvonimira 111, 21210 Solin</item>
    </izvorni_sadrzaj>
    <derivirana_varijabla naziv="DomainObject.Predmet.ProtuStrankaListFormatedWithAdress_1">
      <item>VUČIČIĆ TRADE d.o.o. trgovina mesom i mesnim prerađevinama, Kralja Zvonimira 111, 21210 Solin</item>
    </derivirana_varijabla>
  </DomainObject.Predmet.ProtuStrankaListFormatedWithAdress>
  <DomainObject.Predmet.ProtuStrankaListFormatedWithAdressOIB>
    <izvorni_sadrzaj>
      <item>VUČIČIĆ TRADE d.o.o. trgovina mesom i mesnim prerađevinama, OIB 86812292594, Kralja Zvonimira 111, 21210 Solin</item>
    </izvorni_sadrzaj>
    <derivirana_varijabla naziv="DomainObject.Predmet.ProtuStrankaListFormatedWithAdressOIB_1">
      <item>VUČIČIĆ TRADE d.o.o. trgovina mesom i mesnim prerađevinama, OIB 86812292594, Kralja Zvonimira 111, 21210 Solin</item>
    </derivirana_varijabla>
  </DomainObject.Predmet.ProtuStrankaListFormatedWithAdressOIB>
  <DomainObject.Predmet.ProtuStrankaListNazivFormated>
    <izvorni_sadrzaj>
      <item>VUČIČIĆ TRADE d.o.o. trgovina mesom i mesnim prerađevinama</item>
    </izvorni_sadrzaj>
    <derivirana_varijabla naziv="DomainObject.Predmet.ProtuStrankaListNazivFormated_1">
      <item>VUČIČIĆ TRADE d.o.o. trgovina mesom i mesnim prerađevinama</item>
    </derivirana_varijabla>
  </DomainObject.Predmet.ProtuStrankaListNazivFormated>
  <DomainObject.Predmet.ProtuStrankaListNazivFormatedOIB>
    <izvorni_sadrzaj>
      <item>VUČIČIĆ TRADE d.o.o. trgovina mesom i mesnim prerađevinama, OIB 86812292594</item>
    </izvorni_sadrzaj>
    <derivirana_varijabla naziv="DomainObject.Predmet.ProtuStrankaListNazivFormatedOIB_1">
      <item>VUČIČIĆ TRADE d.o.o. trgovina mesom i mesnim prerađevinama, OIB 86812292594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VUČIČIĆ TRADE d.o.o. trgovina mesom i mesnim prerađevinama</izvorni_sadrzaj>
    <derivirana_varijabla naziv="DomainObject.Predmet.ProtustrankaIDrugi_1">VUČIČIĆ TRADE d.o.o. trgovina mesom i mesnim prerađevinama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VUČIČIĆ TRADE d.o.o. trgovina mesom i mesnim prerađevinama, OIB 86812292594, Kralja Zvonimira 111, 21210 Solin</izvorni_sadrzaj>
    <derivirana_varijabla naziv="DomainObject.Predmet.ProtustrankaIDrugiAdressOIB_1">VUČIČIĆ TRADE d.o.o. trgovina mesom i mesnim prerađevinama, OIB 86812292594, Kralja Zvonimira 111,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VUČIČIĆ TRADE d.o.o. trgovina mesom i mesnim prerađevinama</item>
      <item>FINANCIJSKA AGENCIJA, RC SPLIT</item>
    </izvorni_sadrzaj>
    <derivirana_varijabla naziv="DomainObject.Predmet.SudioniciListNaziv_1">
      <item>VUČIČIĆ TRADE d.o.o. trgovina mesom i mesnim prerađevinama</item>
      <item>FINANCIJSKA AGENCIJA, RC SPLIT</item>
    </derivirana_varijabla>
  </DomainObject.Predmet.SudioniciListNaziv>
  <DomainObject.Predmet.SudioniciListAdressOIB>
    <izvorni_sadrzaj>
      <item>VUČIČIĆ TRADE d.o.o. trgovina mesom i mesnim prerađevinama, OIB 86812292594, Kralja Zvonimira 111,21210 Solin</item>
      <item>FINANCIJSKA AGENCIJA, RC SPLIT, OIB 85821130368, Mažuranićevo šetalište 24 b,21000 Split</item>
    </izvorni_sadrzaj>
    <derivirana_varijabla naziv="DomainObject.Predmet.SudioniciListAdressOIB_1">
      <item>VUČIČIĆ TRADE d.o.o. trgovina mesom i mesnim prerađevinama, OIB 86812292594, Kralja Zvonimira 111,21210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86812292594</item>
      <item>, OIB 85821130368</item>
    </izvorni_sadrzaj>
    <derivirana_varijabla naziv="DomainObject.Predmet.SudioniciListNazivOIB_1">
      <item>, OIB 86812292594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355333-8B1D-43E9-8869-1B1DDC0CDE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356</properties:Words>
  <properties:Characters>1979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2016-02-03T14:08:00Z</dcterms:created>
  <dc:creator>nmarkovic</dc:creator>
  <cp:lastModifiedBy>Ana Golub Gruić</cp:lastModifiedBy>
  <cp:lastPrinted>2016-02-03T14:08:00Z</cp:lastPrinted>
  <dcterms:modified xmlns:xsi="http://www.w3.org/2001/XMLSchema-instance" xsi:type="dcterms:W3CDTF">2016-02-04T13:32:00Z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