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5a30" w14:paraId="4a55a3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741E8">
        <w:t>3391</w:t>
      </w:r>
      <w:r w:rsidR="007C2E9A">
        <w:t>/15</w:t>
      </w:r>
      <w:r w:rsidR="00BF2CA0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81EA6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DB052E" w:rsidRPr="00DB052E">
        <w:t>UDRUGA PROIZVOĐAČA MLIJEKA STOKE SITNOG ZUBA "LAKŠI ŽIVOT 2000"</w:t>
      </w:r>
      <w:r w:rsidR="00DB052E">
        <w:t xml:space="preserve">, </w:t>
      </w:r>
      <w:r w:rsidR="00DB052E" w:rsidRPr="00DB052E">
        <w:t>Ljerke Šram 6, Zagreb</w:t>
      </w:r>
      <w:r w:rsidR="00DB052E">
        <w:t>, OIB:</w:t>
      </w:r>
      <w:r w:rsidR="00DB052E" w:rsidRPr="00DB052E">
        <w:t xml:space="preserve"> 45565567070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DB052E">
        <w:t>21.600,01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3DE5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1EA6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184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73520"/>
    <w:rsid w:val="00375AAA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05B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741E8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760D1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BF2CA0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B052E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3391</izvorni_sadrzaj>
    <derivirana_varijabla naziv="DomainObject.Predmet.Broj_1">3391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St-3391/2015</izvorni_sadrzaj>
    <derivirana_varijabla naziv="DomainObject.Predmet.OznakaBroj_1">St-3391/2015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mlijeka stoke sitnog zuba LAKŠI ŽIVOT 2000</izvorni_sadrzaj>
    <derivirana_varijabla naziv="DomainObject.Predmet.ProtustrankaFormated_1">  Udruga proizvođača mlijeka stoke sitnog zuba LAKŠI ŽIVOT 2000</derivirana_varijabla>
  </DomainObject.Predmet.ProtustrankaFormated>
  <DomainObject.Predmet.ProtustrankaFormatedOIB>
    <izvorni_sadrzaj>  Udruga proizvođača mlijeka stoke sitnog zuba LAKŠI ŽIVOT 2000, OIB 45565567070</izvorni_sadrzaj>
    <derivirana_varijabla naziv="DomainObject.Predmet.ProtustrankaFormatedOIB_1">  Udruga proizvođača mlijeka stoke sitnog zuba LAKŠI ŽIVOT 2000, OIB 45565567070</derivirana_varijabla>
  </DomainObject.Predmet.ProtustrankaFormatedOIB>
  <DomainObject.Predmet.ProtustrankaFormatedWithAdress>
    <izvorni_sadrzaj> Udruga proizvođača mlijeka stoke sitnog zuba LAKŠI ŽIVOT 2000, Ljerke Šram 6, 10000 Zagreb</izvorni_sadrzaj>
    <derivirana_varijabla naziv="DomainObject.Predmet.ProtustrankaFormatedWithAdress_1"> Udruga proizvođača mlijeka stoke sitnog zuba LAKŠI ŽIVOT 2000, Ljerke Šram 6, 10000 Zagreb</derivirana_varijabla>
  </DomainObject.Predmet.ProtustrankaFormatedWithAdress>
  <DomainObject.Predmet.ProtustrankaFormatedWithAdressOIB>
    <izvorni_sadrzaj> Udruga proizvođača mlijeka stoke sitnog zuba LAKŠI ŽIVOT 2000, OIB 45565567070, Ljerke Šram 6, 10000 Zagreb</izvorni_sadrzaj>
    <derivirana_varijabla naziv="DomainObject.Predmet.ProtustrankaFormatedWithAdressOIB_1"> Udruga proizvođača mlijeka stoke sitnog zuba LAKŠI ŽIVOT 2000, OIB 45565567070, Ljerke Šram 6, 10000 Zagreb</derivirana_varijabla>
  </DomainObject.Predmet.ProtustrankaFormatedWithAdressOIB>
  <DomainObject.Predmet.ProtustrankaWithAdress>
    <izvorni_sadrzaj>Udruga proizvođača mlijeka stoke sitnog zuba LAKŠI ŽIVOT 2000 Ljerke Šram 6, 10000 Zagreb</izvorni_sadrzaj>
    <derivirana_varijabla naziv="DomainObject.Predmet.ProtustrankaWithAdress_1">Udruga proizvođača mlijeka stoke sitnog zuba LAKŠI ŽIVOT 2000 Ljerke Šram 6, 10000 Zagreb</derivirana_varijabla>
  </DomainObject.Predmet.ProtustrankaWithAdress>
  <DomainObject.Predmet.ProtustrankaWithAdressOIB>
    <izvorni_sadrzaj>Udruga proizvođača mlijeka stoke sitnog zuba LAKŠI ŽIVOT 2000, OIB 45565567070, Ljerke Šram 6, 10000 Zagreb</izvorni_sadrzaj>
    <derivirana_varijabla naziv="DomainObject.Predmet.ProtustrankaWithAdressOIB_1">Udruga proizvođača mlijeka stoke sitnog zuba LAKŠI ŽIVOT 2000, OIB 45565567070, Ljerke Šram 6, 10000 Zagreb</derivirana_varijabla>
  </DomainObject.Predmet.ProtustrankaWithAdressOIB>
  <DomainObject.Predmet.ProtustrankaNazivFormated>
    <izvorni_sadrzaj>Udruga proizvođača mlijeka stoke sitnog zuba LAKŠI ŽIVOT 2000</izvorni_sadrzaj>
    <derivirana_varijabla naziv="DomainObject.Predmet.ProtustrankaNazivFormated_1">Udruga proizvođača mlijeka stoke sitnog zuba LAKŠI ŽIVOT 2000</derivirana_varijabla>
  </DomainObject.Predmet.ProtustrankaNazivFormated>
  <DomainObject.Predmet.ProtustrankaNazivFormatedOIB>
    <izvorni_sadrzaj>Udruga proizvođača mlijeka stoke sitnog zuba LAKŠI ŽIVOT 2000, OIB 45565567070</izvorni_sadrzaj>
    <derivirana_varijabla naziv="DomainObject.Predmet.ProtustrankaNazivFormatedOIB_1">Udruga proizvođača mlijeka stoke sitnog zuba LAKŠI ŽIVOT 2000, OIB 45565567070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proizvođača mlijeka stoke sitnog zuba LAKŠI ŽIVOT 2000</item>
    </izvorni_sadrzaj>
    <derivirana_varijabla naziv="DomainObject.Predmet.ProtuStrankaListFormated_1">
      <item>Udruga proizvođača mlijeka stoke sitnog zuba LAKŠI ŽIVOT 2000</item>
    </derivirana_varijabla>
  </DomainObject.Predmet.ProtuStrankaListFormated>
  <DomainObject.Predmet.ProtuStrankaListFormatedOIB>
    <izvorni_sadrzaj>
      <item>Udruga proizvođača mlijeka stoke sitnog zuba LAKŠI ŽIVOT 2000, OIB 45565567070</item>
    </izvorni_sadrzaj>
    <derivirana_varijabla naziv="DomainObject.Predmet.ProtuStrankaListFormatedOIB_1">
      <item>Udruga proizvođača mlijeka stoke sitnog zuba LAKŠI ŽIVOT 2000, OIB 45565567070</item>
    </derivirana_varijabla>
  </DomainObject.Predmet.ProtuStrankaListFormatedOIB>
  <DomainObject.Predmet.ProtuStrankaListFormatedWithAdress>
    <izvorni_sadrzaj>
      <item>Udruga proizvođača mlijeka stoke sitnog zuba LAKŠI ŽIVOT 2000, Ljerke Šram 6, 10000 Zagreb</item>
    </izvorni_sadrzaj>
    <derivirana_varijabla naziv="DomainObject.Predmet.ProtuStrankaListFormatedWithAdress_1">
      <item>Udruga proizvođača mlijeka stoke sitnog zuba LAKŠI ŽIVOT 2000, Ljerke Šram 6, 10000 Zagreb</item>
    </derivirana_varijabla>
  </DomainObject.Predmet.ProtuStrankaListFormatedWithAdress>
  <DomainObject.Predmet.ProtuStrankaListFormatedWithAdressOIB>
    <izvorni_sadrzaj>
      <item>Udruga proizvođača mlijeka stoke sitnog zuba LAKŠI ŽIVOT 2000, OIB 45565567070, Ljerke Šram 6, 10000 Zagreb</item>
    </izvorni_sadrzaj>
    <derivirana_varijabla naziv="DomainObject.Predmet.ProtuStrankaListFormatedWithAdressOIB_1">
      <item>Udruga proizvođača mlijeka stoke sitnog zuba LAKŠI ŽIVOT 2000, OIB 45565567070, Ljerke Šram 6, 10000 Zagreb</item>
    </derivirana_varijabla>
  </DomainObject.Predmet.ProtuStrankaListFormatedWithAdressOIB>
  <DomainObject.Predmet.ProtuStrankaListNazivFormated>
    <izvorni_sadrzaj>
      <item>Udruga proizvođača mlijeka stoke sitnog zuba LAKŠI ŽIVOT 2000</item>
    </izvorni_sadrzaj>
    <derivirana_varijabla naziv="DomainObject.Predmet.ProtuStrankaListNazivFormated_1">
      <item>Udruga proizvođača mlijeka stoke sitnog zuba LAKŠI ŽIVOT 2000</item>
    </derivirana_varijabla>
  </DomainObject.Predmet.ProtuStrankaListNazivFormated>
  <DomainObject.Predmet.ProtuStrankaListNazivFormatedOIB>
    <izvorni_sadrzaj>
      <item>Udruga proizvođača mlijeka stoke sitnog zuba LAKŠI ŽIVOT 2000, OIB 45565567070</item>
    </izvorni_sadrzaj>
    <derivirana_varijabla naziv="DomainObject.Predmet.ProtuStrankaListNazivFormatedOIB_1">
      <item>Udruga proizvođača mlijeka stoke sitnog zuba LAKŠI ŽIVOT 2000, OIB 45565567070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proizvođača mlijeka stoke sitnog zuba LAKŠI ŽIVOT 2000</izvorni_sadrzaj>
    <derivirana_varijabla naziv="DomainObject.Predmet.ProtustrankaIDrugi_1">Udruga proizvođača mlijeka stoke sitnog zuba LAKŠI ŽIVOT 2000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proizvođača mlijeka stoke sitnog zuba LAKŠI ŽIVOT 2000, OIB 45565567070, Ljerke Šram 6, 10000 Zagreb</izvorni_sadrzaj>
    <derivirana_varijabla naziv="DomainObject.Predmet.ProtustrankaIDrugiAdressOIB_1">Udruga proizvođača mlijeka stoke sitnog zuba LAKŠI ŽIVOT 2000, OIB 45565567070, Ljerke Šram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proizvođača mlijeka stoke sitnog zuba LAKŠI ŽIVOT 2000</item>
    </izvorni_sadrzaj>
    <derivirana_varijabla naziv="DomainObject.Predmet.SudioniciListNaziv_1">
      <item>FINA Regionalni centar Zagreb</item>
      <item>Udruga proizvođača mlijeka stoke sitnog zuba LAKŠI ŽIVOT 2000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proizvođača mlijeka stoke sitnog zuba LAKŠI ŽIVOT 2000, OIB 45565567070, Ljerke Šram 6,10000 Zagreb</item>
    </izvorni_sadrzaj>
    <derivirana_varijabla naziv="DomainObject.Predmet.SudioniciListAdressOIB_1">
      <item>FINA Regionalni centar Zagreb, OIB 85821130368, Trg svibanjskih žrtava 1995. 1,10000 Zagreb</item>
      <item>Udruga proizvođača mlijeka stoke sitnog zuba LAKŠI ŽIVOT 2000, OIB 45565567070, Ljerke Šram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45565567070</item>
    </izvorni_sadrzaj>
    <derivirana_varijabla naziv="DomainObject.Predmet.SudioniciListNazivOIB_1">
      <item>, OIB 85821130368</item>
      <item>, OIB 45565567070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892C9-DECD-4A1D-AFEB-166934B3F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1347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2016-02-23T15:06:00Z</dcterms:created>
  <dc:creator>ilukac</dc:creator>
  <cp:lastModifiedBy>Tanja Štraubert</cp:lastModifiedBy>
  <cp:lastPrinted>2016-02-24T13:38:00Z</cp:lastPrinted>
  <dcterms:modified xmlns:xsi="http://www.w3.org/2001/XMLSchema-instance" xsi:type="dcterms:W3CDTF">2016-02-24T13:38:00Z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