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1db9" w14:paraId="cf01db9" w:rsidRDefault="00774602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</w:t>
      </w:r>
      <w:r w:rsidR="0083759D" w:rsidRPr="00F20BF1">
        <w:rPr>
          <w:lang w:val="hr-HR"/>
        </w:rPr>
        <w:t xml:space="preserve"> St-</w:t>
      </w:r>
      <w:r w:rsidR="0066305A">
        <w:rPr>
          <w:lang w:val="hr-HR"/>
        </w:rPr>
        <w:t>171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6B1282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BC5CF8">
        <w:t>Hugu Wedemeyer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66305A">
        <w:t>PROIZVODNO USLUŽNA ZADRUGA ŽILIĆ za poljoprivredu, trgovinu i usluge, OIB: 03248385003, sa sjedištem u Bunarska 17, 48350 Čepelovac</w:t>
      </w:r>
      <w:r w:rsidR="00BC5CF8">
        <w:t>, dana 14</w:t>
      </w:r>
      <w:r w:rsidR="00920620">
        <w:t>. listopada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66305A">
        <w:t>PROIZVODNO USLUŽNA ZADRUGA ŽILIĆ za poljoprivredu, trgovinu i usluge, OIB: 03248385003, sa sjedištem u Bunarska 17, 48350 Čepelovac, iznosi 30</w:t>
      </w:r>
      <w:r w:rsidR="00BC5CF8">
        <w:t>.</w:t>
      </w:r>
      <w:r w:rsidR="0066305A">
        <w:t>231,89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BC5CF8">
        <w:t>upravitelj</w:t>
      </w:r>
      <w:r w:rsidR="002E00D7">
        <w:t xml:space="preserve"> dužnika </w:t>
      </w:r>
      <w:r w:rsidR="0066305A">
        <w:t>Stjepan Žilić</w:t>
      </w:r>
      <w:r w:rsidR="00BC5CF8">
        <w:t>,</w:t>
      </w:r>
      <w:r w:rsidR="0066305A">
        <w:t xml:space="preserve"> Bunarska 17, Čepelovac</w:t>
      </w:r>
      <w:r w:rsidR="00BC5CF8">
        <w:t>,</w:t>
      </w:r>
      <w:r w:rsidR="00B42637">
        <w:t xml:space="preserve">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BC5CF8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66305A">
        <w:rPr>
          <w:lang w:val="hr-HR"/>
        </w:rPr>
        <w:t>Dana 17</w:t>
      </w:r>
      <w:r>
        <w:rPr>
          <w:lang w:val="hr-HR"/>
        </w:rPr>
        <w:t>. rujna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66305A">
        <w:t>PROIZVODNO USLUŽNA ZADRUGA ŽILIĆ za poljoprivredu, trgovinu i usluge, OIB: 03248385003, sa sjedištem u Bunarska 17, 48350 Čepelovac</w:t>
      </w:r>
      <w:r>
        <w:t>, navodeći da du</w:t>
      </w:r>
      <w:r w:rsidR="0066305A">
        <w:t>žnik na dan 14</w:t>
      </w:r>
      <w:r>
        <w:t>. rujna 2015. u Očevidniku redoslijeda osnova za plaćanje ima evidentirane neizvršene osnove za plaća</w:t>
      </w:r>
      <w:r w:rsidR="00456906">
        <w:t>nje u</w:t>
      </w:r>
      <w:r w:rsidR="00BC5CF8">
        <w:t xml:space="preserve"> ukupnom iznosu od </w:t>
      </w:r>
      <w:r w:rsidR="0066305A">
        <w:t xml:space="preserve">30.231,89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C5CF8">
        <w:rPr>
          <w:lang w:val="hr-HR"/>
        </w:rPr>
        <w:t>14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BC5CF8" w:rsidP="00A53DBF" w:rsidR="00A53DBF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Hugo Wedemeyer</w:t>
      </w:r>
    </w:p>
    <w:p w:rsidRDefault="00AA1CFA" w:rsidP="00774602" w:rsidR="00AA1CFA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66305A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BC5CF8">
        <w:t xml:space="preserve">upravitelj dužnika </w:t>
      </w:r>
      <w:r w:rsidR="0066305A">
        <w:t xml:space="preserve">Stjepan Žilić, Bunarska 17, Čepelovac 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A77" w:rsidP="007F64E0" w:rsidR="00C43A77">
      <w:r>
        <w:separator/>
      </w:r>
    </w:p>
  </w:endnote>
  <w:endnote w:id="0" w:type="continuationSeparator">
    <w:p w:rsidRDefault="00C43A77" w:rsidP="007F64E0" w:rsidR="00C43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A77" w:rsidP="007F64E0" w:rsidR="00C43A77">
      <w:r>
        <w:separator/>
      </w:r>
    </w:p>
  </w:footnote>
  <w:footnote w:id="0" w:type="continuationSeparator">
    <w:p w:rsidRDefault="00C43A77" w:rsidP="007F64E0" w:rsidR="00C43A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602" w:rsidP="00774602" w:rsidR="00774602">
    <w:pPr>
      <w:jc w:val="right"/>
      <w:outlineLvl w:val="0"/>
      <w:rPr>
        <w:lang w:val="hr-HR"/>
      </w:rPr>
    </w:pPr>
    <w:r w:rsidRPr="00F20BF1">
      <w:rPr>
        <w:lang w:val="hr-HR"/>
      </w:rPr>
      <w:t>P</w:t>
    </w:r>
    <w:r>
      <w:rPr>
        <w:lang w:val="hr-HR"/>
      </w:rPr>
      <w:t>oslovni broj: 6</w:t>
    </w:r>
    <w:r w:rsidRPr="00F20BF1">
      <w:rPr>
        <w:lang w:val="hr-HR"/>
      </w:rPr>
      <w:t xml:space="preserve"> St-</w:t>
    </w:r>
    <w:r w:rsidR="0066305A">
      <w:rPr>
        <w:lang w:val="hr-HR"/>
      </w:rPr>
      <w:t>171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53DBF" w:rsidRPr="00A53DBF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333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B1563"/>
    <w:rsid w:val="003B18C6"/>
    <w:rsid w:val="003B40B6"/>
    <w:rsid w:val="003B4DBA"/>
    <w:rsid w:val="003B5FC9"/>
    <w:rsid w:val="003C4597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305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74602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3DBF"/>
    <w:rsid w:val="00A552B2"/>
    <w:rsid w:val="00A708EE"/>
    <w:rsid w:val="00A71789"/>
    <w:rsid w:val="00A76D1C"/>
    <w:rsid w:val="00A803FB"/>
    <w:rsid w:val="00A828ED"/>
    <w:rsid w:val="00A92029"/>
    <w:rsid w:val="00AA1CFA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5CF8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3A77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St-171/2015</izvorni_sadrzaj>
    <derivirana_varijabla naziv="DomainObject.Predmet.OznakaBroj_1">St-171/2015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ŽILIĆ za poljoprivredu, trgovinu i usluge</izvorni_sadrzaj>
    <derivirana_varijabla naziv="DomainObject.Predmet.ProtustrankaFormated_1">  PROIZVODNO USLUŽNA ZADRUGA ŽILIĆ za poljoprivredu, trgovinu i usluge</derivirana_varijabla>
  </DomainObject.Predmet.ProtustrankaFormated>
  <DomainObject.Predmet.ProtustrankaFormatedOIB>
    <izvorni_sadrzaj>  PROIZVODNO USLUŽNA ZADRUGA ŽILIĆ za poljoprivredu, trgovinu i usluge, OIB 03248385003</izvorni_sadrzaj>
    <derivirana_varijabla naziv="DomainObject.Predmet.ProtustrankaFormatedOIB_1">  PROIZVODNO USLUŽNA ZADRUGA ŽILIĆ za poljoprivredu, trgovinu i usluge, OIB 03248385003</derivirana_varijabla>
  </DomainObject.Predmet.ProtustrankaFormatedOIB>
  <DomainObject.Predmet.ProtustrankaFormatedWithAdress>
    <izvorni_sadrzaj> PROIZVODNO USLUŽNA ZADRUGA ŽILIĆ za poljoprivredu, trgovinu i usluge, Bunarska 17, 48350 Čepelovac</izvorni_sadrzaj>
    <derivirana_varijabla naziv="DomainObject.Predmet.ProtustrankaFormatedWithAdress_1"> PROIZVODNO USLUŽNA ZADRUGA ŽILIĆ za poljoprivredu, trgovinu i usluge, Bunarska 17, 48350 Čepelovac</derivirana_varijabla>
  </DomainObject.Predmet.ProtustrankaFormatedWithAdress>
  <DomainObject.Predmet.ProtustrankaFormatedWithAdressOIB>
    <izvorni_sadrzaj> PROIZVODNO USLUŽNA ZADRUGA ŽILIĆ za poljoprivredu, trgovinu i usluge, OIB 03248385003, Bunarska 17, 48350 Čepelovac</izvorni_sadrzaj>
    <derivirana_varijabla naziv="DomainObject.Predmet.ProtustrankaFormatedWithAdressOIB_1"> PROIZVODNO USLUŽNA ZADRUGA ŽILIĆ za poljoprivredu, trgovinu i usluge, OIB 03248385003, Bunarska 17, 48350 Čepelovac</derivirana_varijabla>
  </DomainObject.Predmet.ProtustrankaFormatedWithAdressOIB>
  <DomainObject.Predmet.ProtustrankaWithAdress>
    <izvorni_sadrzaj>PROIZVODNO USLUŽNA ZADRUGA ŽILIĆ za poljoprivredu, trgovinu i usluge Bunarska 17, 48350 Čepelovac</izvorni_sadrzaj>
    <derivirana_varijabla naziv="DomainObject.Predmet.ProtustrankaWithAdress_1">PROIZVODNO USLUŽNA ZADRUGA ŽILIĆ za poljoprivredu, trgovinu i usluge Bunarska 17, 48350 Čepelovac</derivirana_varijabla>
  </DomainObject.Predmet.ProtustrankaWithAdress>
  <DomainObject.Predmet.ProtustrankaWithAdressOIB>
    <izvorni_sadrzaj>PROIZVODNO USLUŽNA ZADRUGA ŽILIĆ za poljoprivredu, trgovinu i usluge, OIB 03248385003, Bunarska 17, 48350 Čepelovac</izvorni_sadrzaj>
    <derivirana_varijabla naziv="DomainObject.Predmet.ProtustrankaWithAdressOIB_1">PROIZVODNO USLUŽNA ZADRUGA ŽILIĆ za poljoprivredu, trgovinu i usluge, OIB 03248385003, Bunarska 17, 48350 Čepelovac</derivirana_varijabla>
  </DomainObject.Predmet.ProtustrankaWithAdressOIB>
  <DomainObject.Predmet.ProtustrankaNazivFormated>
    <izvorni_sadrzaj>PROIZVODNO USLUŽNA ZADRUGA ŽILIĆ za poljoprivredu, trgovinu i usluge</izvorni_sadrzaj>
    <derivirana_varijabla naziv="DomainObject.Predmet.ProtustrankaNazivFormated_1">PROIZVODNO USLUŽNA ZADRUGA ŽILIĆ za poljoprivredu, trgovinu i usluge</derivirana_varijabla>
  </DomainObject.Predmet.ProtustrankaNazivFormated>
  <DomainObject.Predmet.ProtustrankaNazivFormatedOIB>
    <izvorni_sadrzaj>PROIZVODNO USLUŽNA ZADRUGA ŽILIĆ za poljoprivredu, trgovinu i usluge, OIB 03248385003</izvorni_sadrzaj>
    <derivirana_varijabla naziv="DomainObject.Predmet.ProtustrankaNazivFormatedOIB_1">PROIZVODNO USLUŽNA ZADRUGA ŽILIĆ za poljoprivredu, trgovinu i usluge, OIB 03248385003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30189.22</izvorni_sadrzaj>
    <derivirana_varijabla naziv="DomainObject.Predmet.TrenutnaVrijednost_1">30189.22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PROIZVODNO USLUŽNA ZADRUGA ŽILIĆ za poljoprivredu, trgovinu i usluge</item>
    </izvorni_sadrzaj>
    <derivirana_varijabla naziv="DomainObject.Predmet.ProtuStrankaListFormated_1">
      <item>PROIZVODNO USLUŽNA ZADRUGA ŽILIĆ za poljoprivredu, trgovinu i usluge</item>
    </derivirana_varijabla>
  </DomainObject.Predmet.ProtuStrankaListFormated>
  <DomainObject.Predmet.ProtuStrankaListFormatedOIB>
    <izvorni_sadrzaj>
      <item>PROIZVODNO USLUŽNA ZADRUGA ŽILIĆ za poljoprivredu, trgovinu i usluge, OIB 03248385003</item>
    </izvorni_sadrzaj>
    <derivirana_varijabla naziv="DomainObject.Predmet.ProtuStrankaListFormatedOIB_1">
      <item>PROIZVODNO USLUŽNA ZADRUGA ŽILIĆ za poljoprivredu, trgovinu i usluge, OIB 03248385003</item>
    </derivirana_varijabla>
  </DomainObject.Predmet.ProtuStrankaListFormatedOIB>
  <DomainObject.Predmet.ProtuStrankaListFormatedWithAdress>
    <izvorni_sadrzaj>
      <item>PROIZVODNO USLUŽNA ZADRUGA ŽILIĆ za poljoprivredu, trgovinu i usluge, Bunarska 17, 48350 Čepelovac</item>
    </izvorni_sadrzaj>
    <derivirana_varijabla naziv="DomainObject.Predmet.ProtuStrankaListFormatedWithAdress_1">
      <item>PROIZVODNO USLUŽNA ZADRUGA ŽILIĆ za poljoprivredu, trgovinu i usluge, Bunarska 17, 48350 Čepelovac</item>
    </derivirana_varijabla>
  </DomainObject.Predmet.ProtuStrankaListFormatedWithAdress>
  <DomainObject.Predmet.ProtuStrankaListFormatedWithAdressOIB>
    <izvorni_sadrzaj>
      <item>PROIZVODNO USLUŽNA ZADRUGA ŽILIĆ za poljoprivredu, trgovinu i usluge, OIB 03248385003, Bunarska 17, 48350 Čepelovac</item>
    </izvorni_sadrzaj>
    <derivirana_varijabla naziv="DomainObject.Predmet.ProtuStrankaListFormatedWithAdressOIB_1">
      <item>PROIZVODNO USLUŽNA ZADRUGA ŽILIĆ za poljoprivredu, trgovinu i usluge, OIB 03248385003, Bunarska 17, 48350 Čepelovac</item>
    </derivirana_varijabla>
  </DomainObject.Predmet.ProtuStrankaListFormatedWithAdressOIB>
  <DomainObject.Predmet.ProtuStrankaListNazivFormated>
    <izvorni_sadrzaj>
      <item>PROIZVODNO USLUŽNA ZADRUGA ŽILIĆ za poljoprivredu, trgovinu i usluge</item>
    </izvorni_sadrzaj>
    <derivirana_varijabla naziv="DomainObject.Predmet.ProtuStrankaListNazivFormated_1">
      <item>PROIZVODNO USLUŽNA ZADRUGA ŽILIĆ za poljoprivredu, trgovinu i usluge</item>
    </derivirana_varijabla>
  </DomainObject.Predmet.ProtuStrankaListNazivFormated>
  <DomainObject.Predmet.ProtuStrankaListNazivFormatedOIB>
    <izvorni_sadrzaj>
      <item>PROIZVODNO USLUŽNA ZADRUGA ŽILIĆ za poljoprivredu, trgovinu i usluge, OIB 03248385003</item>
    </izvorni_sadrzaj>
    <derivirana_varijabla naziv="DomainObject.Predmet.ProtuStrankaListNazivFormatedOIB_1">
      <item>PROIZVODNO USLUŽNA ZADRUGA ŽILIĆ za poljoprivredu, trgovinu i usluge, OIB 03248385003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PROIZVODNO USLUŽNA ZADRUGA ŽILIĆ za poljoprivredu, trgovinu i usluge</izvorni_sadrzaj>
    <derivirana_varijabla naziv="DomainObject.Predmet.ProtustrankaIDrugi_1">PROIZVODNO USLUŽNA ZADRUGA ŽILIĆ za poljoprivredu,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PROIZVODNO USLUŽNA ZADRUGA ŽILIĆ za poljoprivredu, trgovinu i usluge, OIB 03248385003, Bunarska 17, 48350 Čepelovac</izvorni_sadrzaj>
    <derivirana_varijabla naziv="DomainObject.Predmet.ProtustrankaIDrugiAdressOIB_1">PROIZVODNO USLUŽNA ZADRUGA ŽILIĆ za poljoprivredu, trgovinu i usluge, OIB 03248385003, Bunarska 17, 48350 Čepelovac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PROIZVODNO USLUŽNA ZADRUGA ŽILIĆ za poljoprivredu, trgovinu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PROIZVODNO USLUŽNA ZADRUGA ŽILIĆ za poljoprivredu, trgovinu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PROIZVODNO USLUŽNA ZADRUGA ŽILIĆ za poljoprivredu, trgovinu i usluge, OIB 03248385003, Bunarska 17,48350 Čepelovac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PROIZVODNO USLUŽNA ZADRUGA ŽILIĆ za poljoprivredu, trgovinu i usluge, OIB 03248385003, Bunarska 17,48350 Čepelovac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03248385003</item>
      <item>, OIB null</item>
      <item>, OIB null</item>
    </izvorni_sadrzaj>
    <derivirana_varijabla naziv="DomainObject.Predmet.SudioniciListNazivOIB_1">
      <item>, OIB null</item>
      <item>, OIB 03248385003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490</properties:Words>
  <properties:Characters>2688</properties:Characters>
  <properties:Lines>76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2015-10-14T08:22:00Z</dcterms:created>
  <dc:creator>user</dc:creator>
  <cp:lastModifiedBy>Marko Makaj</cp:lastModifiedBy>
  <cp:lastPrinted>2015-10-14T08:23:00Z</cp:lastPrinted>
  <dcterms:modified xmlns:xsi="http://www.w3.org/2001/XMLSchema-instance" xsi:type="dcterms:W3CDTF">2015-10-14T08:24:00Z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