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fbdc0" w14:paraId="7dfbdc0" w:rsidRDefault="00AD28F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654685</wp:posOffset>
            </wp:positionV>
            <wp:extent cy="843915" cx="63246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3915" cx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D28F7" w:rsidR="00AE649C" w:rsidRPr="00B76F3C">
      <w:pPr>
        <w:pStyle w:val="NormaleSPIS"/>
        <w:ind w:firstLine="0"/>
      </w:pPr>
    </w:p>
    <w:p w:rsidRDefault="00AD28F7" w:rsidP="00AD28F7" w:rsidR="00AD28F7">
      <w:pPr>
        <w:spacing w:after="0"/>
        <w:jc w:val="both"/>
      </w:pPr>
      <w:r w:rsidRPr="00AD28F7">
        <w:rPr>
          <w:rFonts w:cs="Times New Roman" w:eastAsia="Times New Roman"/>
          <w:noProof/>
          <w:szCs w:val="20"/>
          <w:lang w:eastAsia="hr-HR"/>
        </w:rPr>
        <w:t xml:space="preserve">    </w:t>
      </w:r>
      <w:r>
        <w:t xml:space="preserve">      Republika Hrvatska</w:t>
      </w:r>
    </w:p>
    <w:p w:rsidRDefault="00AD28F7" w:rsidP="00AD28F7" w:rsidR="00AD28F7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AD28F7" w:rsidP="00AD28F7" w:rsidR="00AD28F7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AD28F7" w:rsidP="00AD28F7" w:rsidR="00AD28F7" w:rsidRPr="00AD28F7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AD28F7">
        <w:rPr>
          <w:rFonts w:cs="Times New Roman" w:eastAsia="Times New Roman"/>
          <w:szCs w:val="20"/>
          <w:lang w:eastAsia="hr-HR"/>
        </w:rPr>
        <w:t xml:space="preserve">  Poslovni broj: 5 St-28/2019-2</w:t>
      </w:r>
    </w:p>
    <w:p w:rsidRDefault="00AD28F7" w:rsidP="00AD28F7" w:rsidR="00AD28F7" w:rsidRPr="00AD28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AD28F7" w:rsidP="00AD28F7" w:rsidR="00AD28F7" w:rsidRPr="00AD28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</w:p>
    <w:p w:rsidRDefault="00AD28F7" w:rsidP="00AD28F7" w:rsidR="00AD28F7" w:rsidRPr="00AD28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D28F7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AD28F7" w:rsidP="00AD28F7" w:rsidR="00AD28F7" w:rsidRPr="00AD28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D28F7" w:rsidP="00AD28F7" w:rsidR="00AD28F7" w:rsidRPr="00AD28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D28F7">
        <w:rPr>
          <w:rFonts w:cs="Times New Roman" w:eastAsia="Times New Roman"/>
          <w:szCs w:val="20"/>
          <w:lang w:eastAsia="hr-HR"/>
        </w:rPr>
        <w:t>R J E Š E N J E</w:t>
      </w:r>
    </w:p>
    <w:p w:rsidRDefault="00AD28F7" w:rsidP="00AD28F7" w:rsidR="00AD28F7" w:rsidRPr="00AD28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D28F7" w:rsidP="00AD28F7" w:rsidR="00AD28F7" w:rsidRPr="00AD28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D28F7">
        <w:rPr>
          <w:rFonts w:cs="Times New Roman" w:eastAsia="Times New Roman"/>
          <w:szCs w:val="20"/>
          <w:lang w:eastAsia="hr-HR"/>
        </w:rPr>
        <w:t xml:space="preserve">Trgovački sud u Bjelovaru, po sutkinji Mariji Petrina Kubica, povodom prijedloga Financijske agencije, OIB: 85821130368, RC Zagreb, Podružnica Bjelovar, Bjelovar, F. Supila 4, za otvaranje stečajnog postupka nad dužnikom PETICA KATICA j.d.o.o. za proizvodnju, trgovinu i usluge, </w:t>
      </w:r>
      <w:proofErr w:type="spellStart"/>
      <w:r w:rsidRPr="00AD28F7">
        <w:rPr>
          <w:rFonts w:cs="Times New Roman" w:eastAsia="Times New Roman"/>
          <w:szCs w:val="20"/>
          <w:lang w:eastAsia="hr-HR"/>
        </w:rPr>
        <w:t>Virje</w:t>
      </w:r>
      <w:proofErr w:type="spellEnd"/>
      <w:r w:rsidRPr="00AD28F7">
        <w:rPr>
          <w:rFonts w:cs="Times New Roman" w:eastAsia="Times New Roman"/>
          <w:szCs w:val="20"/>
          <w:lang w:eastAsia="hr-HR"/>
        </w:rPr>
        <w:t>, Gorička 8, MBS: 070131980, OIB: 42544162070, 9. travnja 2019.</w:t>
      </w:r>
    </w:p>
    <w:p w:rsidRDefault="00AD28F7" w:rsidP="00AD28F7" w:rsidR="00AD28F7" w:rsidRPr="00AD28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D28F7" w:rsidP="00AD28F7" w:rsidR="00AD28F7" w:rsidRPr="00AD28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D28F7">
        <w:rPr>
          <w:rFonts w:cs="Times New Roman" w:eastAsia="Times New Roman"/>
          <w:szCs w:val="20"/>
          <w:lang w:eastAsia="hr-HR"/>
        </w:rPr>
        <w:t>r i j e š i o  j e</w:t>
      </w:r>
    </w:p>
    <w:p w:rsidRDefault="00AD28F7" w:rsidP="00AD28F7" w:rsidR="00AD28F7" w:rsidRPr="00AD28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D28F7" w:rsidP="00AD28F7" w:rsidR="00AD28F7" w:rsidRPr="00AD28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D28F7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PETICA KATICA j.d.o.o. za proizvodnju, trgovinu i usluge, </w:t>
      </w:r>
      <w:proofErr w:type="spellStart"/>
      <w:r w:rsidRPr="00AD28F7">
        <w:rPr>
          <w:rFonts w:cs="Times New Roman" w:eastAsia="Times New Roman"/>
          <w:szCs w:val="20"/>
          <w:lang w:eastAsia="hr-HR"/>
        </w:rPr>
        <w:t>Virje</w:t>
      </w:r>
      <w:proofErr w:type="spellEnd"/>
      <w:r w:rsidRPr="00AD28F7">
        <w:rPr>
          <w:rFonts w:cs="Times New Roman" w:eastAsia="Times New Roman"/>
          <w:szCs w:val="20"/>
          <w:lang w:eastAsia="hr-HR"/>
        </w:rPr>
        <w:t>, Gorička 8, MBS: 070131980, OIB: 42544162070.</w:t>
      </w:r>
    </w:p>
    <w:p w:rsidRDefault="00AD28F7" w:rsidP="00AD28F7" w:rsidR="00AD28F7" w:rsidRPr="00AD28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D28F7" w:rsidP="00AD28F7" w:rsidR="00AD28F7" w:rsidRPr="00AD28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D28F7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30. travnja 2019. u 9,20 sati u ovome sudu u Bjelovaru, Šetalište dr. </w:t>
      </w:r>
      <w:proofErr w:type="spellStart"/>
      <w:r w:rsidRPr="00AD28F7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AD28F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AD28F7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AD28F7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AD28F7" w:rsidP="00AD28F7" w:rsidR="00AD28F7" w:rsidRPr="00AD28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D28F7" w:rsidP="00AD28F7" w:rsidR="00AD28F7" w:rsidRPr="00AD28F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D28F7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AD28F7" w:rsidP="00AD28F7" w:rsidR="00AD28F7" w:rsidRPr="00AD28F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D28F7">
        <w:rPr>
          <w:rFonts w:cs="Times New Roman" w:eastAsia="Times New Roman"/>
          <w:szCs w:val="20"/>
          <w:lang w:eastAsia="hr-HR"/>
        </w:rPr>
        <w:t xml:space="preserve">- zakonski zastupnik dužnika Stipe Beljan. </w:t>
      </w:r>
    </w:p>
    <w:p w:rsidRDefault="00AD28F7" w:rsidP="00AD28F7" w:rsidR="00AD28F7" w:rsidRPr="00AD28F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D28F7" w:rsidP="00AD28F7" w:rsidR="00AD28F7" w:rsidRPr="00AD28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D28F7">
        <w:rPr>
          <w:rFonts w:cs="Times New Roman" w:eastAsia="Times New Roman"/>
          <w:szCs w:val="20"/>
          <w:lang w:eastAsia="hr-HR"/>
        </w:rPr>
        <w:t>3. Nalaže se zakonskom zastupniku dužnika Stipi Beljanu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AD28F7" w:rsidP="00AD28F7" w:rsidR="00AD28F7" w:rsidRPr="00AD28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D28F7">
        <w:rPr>
          <w:rFonts w:cs="Times New Roman" w:eastAsia="Times New Roman"/>
          <w:szCs w:val="20"/>
          <w:lang w:eastAsia="hr-HR"/>
        </w:rPr>
        <w:t xml:space="preserve">     </w:t>
      </w:r>
    </w:p>
    <w:p w:rsidRDefault="00AD28F7" w:rsidP="00AD28F7" w:rsidR="00AD28F7" w:rsidRPr="00AD28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D28F7">
        <w:rPr>
          <w:rFonts w:cs="Times New Roman" w:eastAsia="Times New Roman"/>
          <w:szCs w:val="20"/>
          <w:lang w:eastAsia="hr-HR"/>
        </w:rPr>
        <w:t>Obrazloženje</w:t>
      </w:r>
    </w:p>
    <w:p w:rsidRDefault="00AD28F7" w:rsidP="00AD28F7" w:rsidR="00AD28F7" w:rsidRPr="00AD28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D28F7" w:rsidP="00AD28F7" w:rsidR="00AD28F7" w:rsidRPr="00AD28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AD28F7">
        <w:rPr>
          <w:rFonts w:cs="Times New Roman" w:eastAsia="Times New Roman"/>
          <w:color w:val="000000"/>
          <w:szCs w:val="20"/>
          <w:lang w:eastAsia="hr-HR"/>
        </w:rPr>
        <w:t>Financijska agencija je na temelju čl.110. st.1. Stečajnog zakona ("Narodne novine" broj 71/15 i 104/17, dalje: SZ) podnijela prijedlog za otvaranje stečajnog postupka nad dužnikom</w:t>
      </w:r>
      <w:r w:rsidRPr="00AD28F7">
        <w:rPr>
          <w:rFonts w:cs="Times New Roman" w:eastAsia="Times New Roman"/>
          <w:szCs w:val="20"/>
          <w:lang w:eastAsia="hr-HR"/>
        </w:rPr>
        <w:t xml:space="preserve"> PETICA KATICA j.d.o.o. </w:t>
      </w:r>
      <w:proofErr w:type="spellStart"/>
      <w:r w:rsidRPr="00AD28F7">
        <w:rPr>
          <w:rFonts w:cs="Times New Roman" w:eastAsia="Times New Roman"/>
          <w:szCs w:val="20"/>
          <w:lang w:eastAsia="hr-HR"/>
        </w:rPr>
        <w:t>Virje</w:t>
      </w:r>
      <w:proofErr w:type="spellEnd"/>
      <w:r w:rsidRPr="00AD28F7">
        <w:rPr>
          <w:rFonts w:cs="Times New Roman" w:eastAsia="Times New Roman"/>
          <w:szCs w:val="20"/>
          <w:lang w:eastAsia="hr-HR"/>
        </w:rPr>
        <w:t>, u kojem je navedeno da je</w:t>
      </w:r>
      <w:r w:rsidRPr="00AD28F7">
        <w:rPr>
          <w:rFonts w:cs="Times New Roman" w:eastAsia="Times New Roman"/>
          <w:color w:val="000000"/>
          <w:szCs w:val="20"/>
          <w:lang w:eastAsia="hr-HR"/>
        </w:rPr>
        <w:t xml:space="preserve"> 25. siječnja 2019.  dužnik u Očevidniku redoslijeda osnova za plaćanje imao evidentirane neizvršene osnove za plaćanje u neprekinutom razdoblju od 121 dana, u ukupnom iznosu od 25.301,45 kn. </w:t>
      </w:r>
    </w:p>
    <w:p w:rsidRDefault="00AD28F7" w:rsidP="00AD28F7" w:rsidR="00AD28F7" w:rsidRPr="00AD28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D28F7" w:rsidP="00AD28F7" w:rsidR="00AD28F7" w:rsidRPr="00AD28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D28F7">
        <w:rPr>
          <w:rFonts w:cs="Times New Roman" w:eastAsia="Times New Roman"/>
          <w:color w:val="000000"/>
          <w:szCs w:val="20"/>
          <w:lang w:eastAsia="hr-HR"/>
        </w:rPr>
        <w:t>Stoga je, po ocjeni suda, vjerojatna postojanost stečajnog razloga nesposobnosti za plaćanje</w:t>
      </w:r>
      <w:r w:rsidRPr="00AD28F7">
        <w:rPr>
          <w:rFonts w:cs="Times New Roman" w:eastAsia="Times New Roman"/>
          <w:szCs w:val="20"/>
          <w:lang w:eastAsia="hr-HR"/>
        </w:rPr>
        <w:t xml:space="preserve"> pa je temeljem čl.115. st.1. SZ-a pokrenut postupak radi utvrđivanja uvjeta za otvaranje stečajnog postupka nad dužnikom.</w:t>
      </w:r>
    </w:p>
    <w:p w:rsidRDefault="00AD28F7" w:rsidP="00AD28F7" w:rsidR="00AD28F7" w:rsidRPr="00AD28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D28F7">
        <w:rPr>
          <w:rFonts w:cs="Times New Roman" w:eastAsia="Times New Roman"/>
          <w:szCs w:val="20"/>
          <w:lang w:eastAsia="hr-HR"/>
        </w:rPr>
        <w:lastRenderedPageBreak/>
        <w:t xml:space="preserve">               </w:t>
      </w:r>
    </w:p>
    <w:p w:rsidRDefault="00AD28F7" w:rsidP="00AD28F7" w:rsidR="00AD28F7" w:rsidRPr="00AD28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D28F7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AD28F7" w:rsidP="00AD28F7" w:rsidR="00AD28F7" w:rsidRPr="00AD28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D28F7" w:rsidP="00AD28F7" w:rsidR="00AD28F7" w:rsidRPr="00AD28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D28F7">
        <w:rPr>
          <w:rFonts w:cs="Times New Roman" w:eastAsia="Times New Roman"/>
          <w:szCs w:val="20"/>
          <w:lang w:eastAsia="hr-HR"/>
        </w:rPr>
        <w:t xml:space="preserve">Tijekom prethodnog postupka sud mora utvrditi kojom imovinom dužnik raspolaže i hoće li ta imovina biti dovoljna za namirenje troškova kako prethodnog tako i otvorenog stečajnog postupka, te je zakonskom zastupniku dužnika, sukladno čl.117. st.2. SZ, naloženo da sastavi i podnese sudu pisano izvješće o financijsko-gospodarskom stanju dužnika </w:t>
      </w:r>
    </w:p>
    <w:p w:rsidRDefault="00AD28F7" w:rsidP="00AD28F7" w:rsidR="00AD28F7" w:rsidRPr="00AD28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D28F7" w:rsidP="00AD28F7" w:rsidR="00AD28F7" w:rsidRPr="00AD28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D28F7">
        <w:rPr>
          <w:rFonts w:cs="Times New Roman" w:eastAsia="Times New Roman"/>
          <w:szCs w:val="20"/>
          <w:lang w:eastAsia="hr-HR"/>
        </w:rPr>
        <w:t>U Bjelovaru 9. travnja 2019.</w:t>
      </w:r>
    </w:p>
    <w:p w:rsidRDefault="00AD28F7" w:rsidP="00AD28F7" w:rsidR="00AD28F7" w:rsidRPr="00AD28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D28F7" w:rsidP="00AD28F7" w:rsidR="00AD28F7" w:rsidRPr="00AD28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D28F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  </w:t>
      </w:r>
      <w:r w:rsidRPr="00AD28F7">
        <w:rPr>
          <w:rFonts w:cs="Times New Roman" w:eastAsia="Times New Roman"/>
          <w:szCs w:val="20"/>
          <w:lang w:eastAsia="hr-HR"/>
        </w:rPr>
        <w:t xml:space="preserve">   Sutkinja    </w:t>
      </w:r>
    </w:p>
    <w:p w:rsidRDefault="00AD28F7" w:rsidP="00AD28F7" w:rsidR="00AD28F7" w:rsidRPr="00AD28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D28F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</w:t>
      </w:r>
      <w:r w:rsidRPr="00AD28F7">
        <w:rPr>
          <w:rFonts w:cs="Times New Roman" w:eastAsia="Times New Roman"/>
          <w:szCs w:val="20"/>
          <w:lang w:eastAsia="hr-HR"/>
        </w:rPr>
        <w:t xml:space="preserve"> Marija Petrina Kubica v.r.</w:t>
      </w:r>
    </w:p>
    <w:p w:rsidRDefault="00AD28F7" w:rsidP="00AD28F7" w:rsidR="00AD28F7" w:rsidRPr="00AD28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D28F7" w:rsidP="00AD28F7" w:rsidR="00AD28F7" w:rsidRPr="00AD28F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AD28F7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AD28F7" w:rsidP="00AD28F7" w:rsidR="00AD28F7" w:rsidRPr="00AD28F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AD28F7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AD28F7" w:rsidP="00AD28F7" w:rsidR="00AD28F7" w:rsidRPr="00AD28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D28F7" w:rsidP="00AD28F7" w:rsidR="00AD28F7" w:rsidRPr="00AD28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D28F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</w:t>
      </w:r>
    </w:p>
    <w:p w:rsidRDefault="00AD28F7" w:rsidP="00AD28F7" w:rsidR="00AD28F7" w:rsidRPr="00AD28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D28F7" w:rsidP="00AD28F7" w:rsidR="00AD28F7" w:rsidRPr="00AD28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D28F7" w:rsidP="00AD28F7" w:rsidR="00AD28F7" w:rsidRPr="00AD28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D28F7" w:rsidP="00AD28F7" w:rsidR="00AD28F7" w:rsidRPr="00AD28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D28F7">
        <w:rPr>
          <w:rFonts w:cs="Times New Roman" w:eastAsia="Times New Roman"/>
          <w:szCs w:val="20"/>
          <w:lang w:eastAsia="hr-HR"/>
        </w:rPr>
        <w:t xml:space="preserve">Uputa o pravnom lijeku:Protiv ovog rješenja nije dopuštena posebna žalba (čl.115. st.1. SZ-a). </w:t>
      </w:r>
    </w:p>
    <w:p w:rsidRDefault="00AD28F7" w:rsidP="00AD28F7" w:rsidR="00AD28F7" w:rsidRPr="00AD28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AD28F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2465881"/>
      <w:docPartObj>
        <w:docPartGallery w:val="Page Numbers (Top of Page)"/>
        <w:docPartUnique/>
      </w:docPartObj>
    </w:sdtPr>
    <w:sdtContent>
      <w:p w:rsidRDefault="00AD28F7" w:rsidP="00AD28F7" w:rsidR="00AD28F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5A14">
          <w:t>2</w:t>
        </w:r>
        <w:r>
          <w:fldChar w:fldCharType="end"/>
        </w:r>
      </w:p>
    </w:sdtContent>
  </w:sdt>
  <w:p w:rsidRDefault="00AD28F7" w:rsidP="00AD28F7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  <w:r w:rsidRPr="00AD28F7">
      <w:rPr>
        <w:rFonts w:cs="Times New Roman" w:eastAsia="Times New Roman"/>
        <w:szCs w:val="20"/>
        <w:lang w:eastAsia="hr-HR"/>
      </w:rPr>
      <w:t>Poslovni broj: 5 St-28/2019-2</w:t>
    </w:r>
  </w:p>
  <w:p w:rsidRDefault="00AD28F7" w:rsidP="00AD28F7" w:rsidR="00AD28F7" w:rsidRPr="00AD28F7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28F7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5A14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127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51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St-28/2019-2</izvorni_sadrzaj>
    <derivirana_varijabla naziv="DomainObject.Oznaka_1">St-28/2019-2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2019.</izvorni_sadrzaj>
    <derivirana_varijabla naziv="DomainObject.Predmet.DatumOsnivanja_1">29.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St-28/2019</izvorni_sadrzaj>
    <derivirana_varijabla naziv="DomainObject.Predmet.OznakaBroj_1">St-28/2019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PETICA KATICA j.d.o.o. za proizvodnju, trgovinu i usluge</izvorni_sadrzaj>
    <derivirana_varijabla naziv="DomainObject.Predmet.ProtustrankaFormated_1">  PETICA KATICA j.d.o.o. za proizvodnju, trgovinu i usluge</derivirana_varijabla>
  </DomainObject.Predmet.ProtustrankaFormated>
  <DomainObject.Predmet.ProtustrankaFormatedOIB>
    <izvorni_sadrzaj>  PETICA KATICA j.d.o.o. za proizvodnju, trgovinu i usluge, OIB 42544162070</izvorni_sadrzaj>
    <derivirana_varijabla naziv="DomainObject.Predmet.ProtustrankaFormatedOIB_1">  PETICA KATICA j.d.o.o. za proizvodnju, trgovinu i usluge, OIB 42544162070</derivirana_varijabla>
  </DomainObject.Predmet.ProtustrankaFormatedOIB>
  <DomainObject.Predmet.ProtustrankaFormatedWithAdress>
    <izvorni_sadrzaj> PETICA KATICA j.d.o.o. za proizvodnju, trgovinu i usluge, Gorička 8, 48350 Virje</izvorni_sadrzaj>
    <derivirana_varijabla naziv="DomainObject.Predmet.ProtustrankaFormatedWithAdress_1"> PETICA KATICA j.d.o.o. za proizvodnju, trgovinu i usluge, Gorička 8, 48350 Virje</derivirana_varijabla>
  </DomainObject.Predmet.ProtustrankaFormatedWithAdress>
  <DomainObject.Predmet.ProtustrankaFormatedWithAdressOIB>
    <izvorni_sadrzaj> PETICA KATICA j.d.o.o. za proizvodnju, trgovinu i usluge, OIB 42544162070, Gorička 8, 48350 Virje</izvorni_sadrzaj>
    <derivirana_varijabla naziv="DomainObject.Predmet.ProtustrankaFormatedWithAdressOIB_1"> PETICA KATICA j.d.o.o. za proizvodnju, trgovinu i usluge, OIB 42544162070, Gorička 8, 48350 Virje</derivirana_varijabla>
  </DomainObject.Predmet.ProtustrankaFormatedWithAdressOIB>
  <DomainObject.Predmet.ProtustrankaWithAdress>
    <izvorni_sadrzaj>PETICA KATICA j.d.o.o. za proizvodnju, trgovinu i usluge Gorička 8, 48350 Virje</izvorni_sadrzaj>
    <derivirana_varijabla naziv="DomainObject.Predmet.ProtustrankaWithAdress_1">PETICA KATICA j.d.o.o. za proizvodnju, trgovinu i usluge Gorička 8, 48350 Virje</derivirana_varijabla>
  </DomainObject.Predmet.ProtustrankaWithAdress>
  <DomainObject.Predmet.ProtustrankaWithAdressOIB>
    <izvorni_sadrzaj>PETICA KATICA j.d.o.o. za proizvodnju, trgovinu i usluge, OIB 42544162070, Gorička 8, 48350 Virje</izvorni_sadrzaj>
    <derivirana_varijabla naziv="DomainObject.Predmet.ProtustrankaWithAdressOIB_1">PETICA KATICA j.d.o.o. za proizvodnju, trgovinu i usluge, OIB 42544162070, Gorička 8, 48350 Virje</derivirana_varijabla>
  </DomainObject.Predmet.ProtustrankaWithAdressOIB>
  <DomainObject.Predmet.ProtustrankaNazivFormated>
    <izvorni_sadrzaj>PETICA KATICA j.d.o.o. za proizvodnju, trgovinu i usluge</izvorni_sadrzaj>
    <derivirana_varijabla naziv="DomainObject.Predmet.ProtustrankaNazivFormated_1">PETICA KATICA j.d.o.o. za proizvodnju, trgovinu i usluge</derivirana_varijabla>
  </DomainObject.Predmet.ProtustrankaNazivFormated>
  <DomainObject.Predmet.ProtustrankaNazivFormatedOIB>
    <izvorni_sadrzaj>PETICA KATICA j.d.o.o. za proizvodnju, trgovinu i usluge, OIB 42544162070</izvorni_sadrzaj>
    <derivirana_varijabla naziv="DomainObject.Predmet.ProtustrankaNazivFormatedOIB_1">PETICA KATICA j.d.o.o. za proizvodnju, trgovinu i usluge, OIB 42544162070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PETICA KATICA j.d.o.o. za proizvodnju, trgovinu i usluge</item>
    </izvorni_sadrzaj>
    <derivirana_varijabla naziv="DomainObject.Predmet.ProtuStrankaListFormated_1">
      <item>PETICA KATICA j.d.o.o. za proizvodnju, trgovinu i usluge</item>
    </derivirana_varijabla>
  </DomainObject.Predmet.ProtuStrankaListFormated>
  <DomainObject.Predmet.ProtuStrankaListFormatedOIB>
    <izvorni_sadrzaj>
      <item>PETICA KATICA j.d.o.o. za proizvodnju, trgovinu i usluge, OIB 42544162070</item>
    </izvorni_sadrzaj>
    <derivirana_varijabla naziv="DomainObject.Predmet.ProtuStrankaListFormatedOIB_1">
      <item>PETICA KATICA j.d.o.o. za proizvodnju, trgovinu i usluge, OIB 42544162070</item>
    </derivirana_varijabla>
  </DomainObject.Predmet.ProtuStrankaListFormatedOIB>
  <DomainObject.Predmet.ProtuStrankaListFormatedWithAdress>
    <izvorni_sadrzaj>
      <item>PETICA KATICA j.d.o.o. za proizvodnju, trgovinu i usluge, Gorička 8, 48350 Virje</item>
    </izvorni_sadrzaj>
    <derivirana_varijabla naziv="DomainObject.Predmet.ProtuStrankaListFormatedWithAdress_1">
      <item>PETICA KATICA j.d.o.o. za proizvodnju, trgovinu i usluge, Gorička 8, 48350 Virje</item>
    </derivirana_varijabla>
  </DomainObject.Predmet.ProtuStrankaListFormatedWithAdress>
  <DomainObject.Predmet.ProtuStrankaListFormatedWithAdressOIB>
    <izvorni_sadrzaj>
      <item>PETICA KATICA j.d.o.o. za proizvodnju, trgovinu i usluge, OIB 42544162070, Gorička 8, 48350 Virje</item>
    </izvorni_sadrzaj>
    <derivirana_varijabla naziv="DomainObject.Predmet.ProtuStrankaListFormatedWithAdressOIB_1">
      <item>PETICA KATICA j.d.o.o. za proizvodnju, trgovinu i usluge, OIB 42544162070, Gorička 8, 48350 Virje</item>
    </derivirana_varijabla>
  </DomainObject.Predmet.ProtuStrankaListFormatedWithAdressOIB>
  <DomainObject.Predmet.ProtuStrankaListNazivFormated>
    <izvorni_sadrzaj>
      <item>PETICA KATICA j.d.o.o. za proizvodnju, trgovinu i usluge</item>
    </izvorni_sadrzaj>
    <derivirana_varijabla naziv="DomainObject.Predmet.ProtuStrankaListNazivFormated_1">
      <item>PETICA KATICA j.d.o.o. za proizvodnju, trgovinu i usluge</item>
    </derivirana_varijabla>
  </DomainObject.Predmet.ProtuStrankaListNazivFormated>
  <DomainObject.Predmet.ProtuStrankaListNazivFormatedOIB>
    <izvorni_sadrzaj>
      <item>PETICA KATICA j.d.o.o. za proizvodnju, trgovinu i usluge, OIB 42544162070</item>
    </izvorni_sadrzaj>
    <derivirana_varijabla naziv="DomainObject.Predmet.ProtuStrankaListNazivFormatedOIB_1">
      <item>PETICA KATICA j.d.o.o. za proizvodnju, trgovinu i usluge, OIB 42544162070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>St-28/2019-2</izvorni_sadrzaj>
    <derivirana_varijabla naziv="DomainObject.PoslovniBrojDokumenta_1">St-28/2019-2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PETICA KATICA j.d.o.o. za proizvodnju, trgovinu i usluge</izvorni_sadrzaj>
    <derivirana_varijabla naziv="DomainObject.Predmet.ProtustrankaIDrugi_1">PETICA KATICA j.d.o.o.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PETICA KATICA j.d.o.o. za proizvodnju, trgovinu i usluge, OIB 42544162070, Gorička 8, 48350 Virje</izvorni_sadrzaj>
    <derivirana_varijabla naziv="DomainObject.Predmet.ProtustrankaIDrugiAdressOIB_1">PETICA KATICA j.d.o.o. za proizvodnju, trgovinu i usluge, OIB 42544162070, Gorička 8,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PETICA KATICA j.d.o.o. za proizvodnju, trgovinu i usluge</item>
    </izvorni_sadrzaj>
    <derivirana_varijabla naziv="DomainObject.Predmet.SudioniciListNaziv_1">
      <item>FINA, RC ZAGREB, Podružnica BJELOVAR</item>
      <item>PETICA KATICA j.d.o.o.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PETICA KATICA j.d.o.o. za proizvodnju, trgovinu i usluge, OIB 42544162070, Gorička 8,48350 Virje</item>
    </izvorni_sadrzaj>
    <derivirana_varijabla naziv="DomainObject.Predmet.SudioniciListAdressOIB_1">
      <item>FINA, RC ZAGREB, Podružnica BJELOVAR, OIB 85821130368, F. Supila 4,43000 Bjelovar</item>
      <item>PETICA KATICA j.d.o.o. za proizvodnju, trgovinu i usluge, OIB 42544162070, Gorička 8,48350 Virje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1C81B7-5AC4-4772-84C5-3650A74FAF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2497</properties:Characters>
  <properties:Lines>73</properties:Lines>
  <properties:Paragraphs>24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2019-04-09T11:24:00Z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St-28/2019-2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