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48d8" w14:paraId="2ba48d8" w:rsidRDefault="001049B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049B7" w:rsidP="001049B7" w:rsidR="00AE649C">
      <w:pPr>
        <w:pStyle w:val="NormaleSPIS"/>
        <w:spacing w:after="0"/>
      </w:pPr>
      <w:r>
        <w:t xml:space="preserve">           Republika Hrvatska</w:t>
      </w:r>
    </w:p>
    <w:p w:rsidRDefault="001049B7" w:rsidP="001049B7" w:rsidR="001049B7">
      <w:pPr>
        <w:pStyle w:val="NormaleSPIS"/>
        <w:spacing w:after="0"/>
      </w:pPr>
      <w:r>
        <w:t xml:space="preserve">      Trgovački sud u Bjelovaru</w:t>
      </w:r>
    </w:p>
    <w:p w:rsidRDefault="001049B7" w:rsidP="001049B7" w:rsidR="001049B7">
      <w:pPr>
        <w:pStyle w:val="NormaleSPIS"/>
      </w:pPr>
      <w:r>
        <w:t>Bjelovar,Šetalište dr.I.Lebovića 42.</w:t>
      </w:r>
    </w:p>
    <w:p w:rsidRDefault="001049B7" w:rsidP="001049B7" w:rsidR="001049B7">
      <w:pPr>
        <w:pStyle w:val="NormaleSPIS"/>
        <w:jc w:val="right"/>
        <w:rPr>
          <w:rFonts w:cs="Arial" w:hAnsi="Arial" w:ascii="Arial"/>
          <w:b/>
          <w:noProof/>
        </w:rPr>
      </w:pPr>
      <w:r>
        <w:rPr>
          <w:noProof/>
        </w:rPr>
        <w:t xml:space="preserve">         Poslovni broj:7 St-380/2017-9</w:t>
      </w:r>
    </w:p>
    <w:p w:rsidRDefault="001049B7" w:rsidP="001049B7" w:rsidR="001049B7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1049B7" w:rsidP="001049B7" w:rsidR="001049B7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R J E Š E N J E            </w:t>
      </w:r>
    </w:p>
    <w:p w:rsidRDefault="001049B7" w:rsidP="001049B7" w:rsidR="001049B7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</w:t>
      </w:r>
      <w:proofErr w:type="spellStart"/>
      <w:r>
        <w:rPr>
          <w:lang w:eastAsia="hr-HR"/>
        </w:rPr>
        <w:t>Mrazoviću</w:t>
      </w:r>
      <w:proofErr w:type="spellEnd"/>
      <w:r>
        <w:rPr>
          <w:lang w:eastAsia="hr-HR"/>
        </w:rPr>
        <w:t xml:space="preserve">, povodom prijedloga predlagatelja REPUBLIKE HRVATSKE, Ministarstva financija, Porezne uprave, Područni ured Sjeverna Hrvatska, zastupane po zastupniku po zakonu Županijskom državnom odvjetništvu u Bjelovaru, za otvaranje stečajnog postupka nad dužnikom AGENS d.o.o. za proizvodnju, trgovinu i promidžbu iz Turčina, Zagrebačka 9, MBS 070075608, OIB 84719169168, 12. prosinca 2017.    </w:t>
      </w:r>
    </w:p>
    <w:p w:rsidRDefault="001049B7" w:rsidP="001049B7" w:rsidR="001049B7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1049B7" w:rsidP="001049B7" w:rsidR="001049B7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Željku </w:t>
      </w:r>
      <w:proofErr w:type="spellStart"/>
      <w:r>
        <w:rPr>
          <w:lang w:eastAsia="hr-HR"/>
        </w:rPr>
        <w:t>Keškić</w:t>
      </w:r>
      <w:proofErr w:type="spellEnd"/>
      <w:r>
        <w:rPr>
          <w:lang w:eastAsia="hr-HR"/>
        </w:rPr>
        <w:t xml:space="preserve"> iz Svetog Ilije, Trg </w:t>
      </w:r>
      <w:proofErr w:type="spellStart"/>
      <w:r>
        <w:rPr>
          <w:lang w:eastAsia="hr-HR"/>
        </w:rPr>
        <w:t>J.Godrijana</w:t>
      </w:r>
      <w:proofErr w:type="spellEnd"/>
      <w:r>
        <w:rPr>
          <w:lang w:eastAsia="hr-HR"/>
        </w:rPr>
        <w:t xml:space="preserve"> 3, OIB 59834202701, kao osobi ovlaštenoj za zastupanje dužnika po zakonu, da u roku od 8 dana plati predujam za namirenje troškova stečajnog postupka i to iznos od 1.000,00 kn u Fond za namirenje troškova postupka koji se vodi kod ovog suda, IBAN: HR6123900011300000630 model HR00 50-380-17 i dodatni iznos predujma od 5.000,00 kuna na račun ovog suda br. IBAN:HR6123900011300000630 model HR05 540-380-17. Rok od 8 dana počinje teći istekom osmog dana od objave ovog rješenja na e-oglasnoj ploči ovog suda.</w:t>
      </w:r>
    </w:p>
    <w:p w:rsidRDefault="001049B7" w:rsidP="001049B7" w:rsidR="001049B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 Ukoliko osoba ovlaštena za zastupanje dužnika po zakonu Željko </w:t>
      </w:r>
      <w:proofErr w:type="spellStart"/>
      <w:r>
        <w:rPr>
          <w:lang w:eastAsia="hr-HR"/>
        </w:rPr>
        <w:t>Keškić</w:t>
      </w:r>
      <w:proofErr w:type="spellEnd"/>
      <w:r>
        <w:rPr>
          <w:lang w:eastAsia="hr-HR"/>
        </w:rPr>
        <w:t xml:space="preserve"> iz Svetog Ilije, Trg </w:t>
      </w:r>
      <w:proofErr w:type="spellStart"/>
      <w:r>
        <w:rPr>
          <w:lang w:eastAsia="hr-HR"/>
        </w:rPr>
        <w:t>J.Godrijana</w:t>
      </w:r>
      <w:proofErr w:type="spellEnd"/>
      <w:r>
        <w:rPr>
          <w:lang w:eastAsia="hr-HR"/>
        </w:rPr>
        <w:t xml:space="preserve"> 3, OIB 59834202701,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1049B7" w:rsidP="001049B7" w:rsidR="001049B7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 Nalaže se Financijskoj agenciji da radi naplate iznosa predujma troškova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ovoga rješenja izvrši zapljenu novčanih sredstava osobe ovlaštene za zastupanje dužnika AGENS d.o.o. za proizvodnju, trgovinu i promidžbu iz Turčina, Zagrebačka 9, MBS 070075608, OIB 84719169168,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50-380-17 i dodatni iznos predujma od 5.000,00 kuna na račun ovog suda br. IBAN:HR6123900011300000630 model HR05 540-380-17. </w:t>
      </w:r>
    </w:p>
    <w:p w:rsidRDefault="001049B7" w:rsidP="001049B7" w:rsidR="001049B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1049B7" w:rsidP="001049B7" w:rsidR="001049B7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1049B7" w:rsidP="001049B7" w:rsidR="001049B7">
      <w:pPr>
        <w:overflowPunct w:val="false"/>
        <w:autoSpaceDE w:val="false"/>
        <w:autoSpaceDN w:val="false"/>
        <w:jc w:val="right"/>
        <w:rPr>
          <w:lang w:eastAsia="hr-HR"/>
        </w:rPr>
      </w:pPr>
      <w:r>
        <w:rPr>
          <w:lang w:eastAsia="hr-HR"/>
        </w:rPr>
        <w:t>Poslovni broj:7 St-380/2017-9</w:t>
      </w:r>
    </w:p>
    <w:p w:rsidRDefault="001049B7" w:rsidP="001049B7" w:rsidR="001049B7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1049B7" w:rsidP="001049B7" w:rsidR="001049B7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Predlagatelj REPUBLIKA HRVATSKA, Ministarstvo financija, Porezna uprava, Područni ured Sjeverna Hrvatska, podnijela je ovom sudu prijedlog za otvaranje stečajnog postupka nad dužnikom AGENS d.o.o. za proizvodnju, trgovinu i promidžbu iz Turčina, Zagrebačka 9, MBS 070075608, OIB 84719169168. U prijedlogu navodi da mu dužnik na dan 15.04.2016. godine duguje iznos od 439.805,90 kuna s naslova poreza i doprinosa i drugih obveza, a prema podacima FINE dužnik je u neprekidnoj blokadi računa preko kojeg je poslovao više od 60 dana.</w:t>
      </w:r>
    </w:p>
    <w:p w:rsidRDefault="001049B7" w:rsidP="001049B7" w:rsidR="001049B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1049B7" w:rsidP="001049B7" w:rsidR="001049B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1049B7" w:rsidP="001049B7" w:rsidR="001049B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Iz sudskog registra proizlazi da je osoba ovlaštena za zastupanje dužnika po zakonu Željko </w:t>
      </w:r>
      <w:proofErr w:type="spellStart"/>
      <w:r>
        <w:rPr>
          <w:lang w:eastAsia="hr-HR"/>
        </w:rPr>
        <w:t>Keškić</w:t>
      </w:r>
      <w:proofErr w:type="spellEnd"/>
      <w:r>
        <w:rPr>
          <w:lang w:eastAsia="hr-HR"/>
        </w:rPr>
        <w:t xml:space="preserve"> iz Svetog Ilije, Trg </w:t>
      </w:r>
      <w:proofErr w:type="spellStart"/>
      <w:r>
        <w:rPr>
          <w:lang w:eastAsia="hr-HR"/>
        </w:rPr>
        <w:t>J.Godrijana</w:t>
      </w:r>
      <w:proofErr w:type="spellEnd"/>
      <w:r>
        <w:rPr>
          <w:lang w:eastAsia="hr-HR"/>
        </w:rPr>
        <w:t xml:space="preserve"> 3, OIB 59834202701.</w:t>
      </w:r>
    </w:p>
    <w:p w:rsidRDefault="001049B7" w:rsidP="001049B7" w:rsidR="001049B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Željko </w:t>
      </w:r>
      <w:proofErr w:type="spellStart"/>
      <w:r>
        <w:rPr>
          <w:lang w:eastAsia="hr-HR"/>
        </w:rPr>
        <w:t>Keškić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1049B7" w:rsidP="001049B7" w:rsidR="001049B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1049B7" w:rsidP="001049B7" w:rsidR="001049B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  <w:r>
        <w:rPr>
          <w:lang w:eastAsia="hr-HR"/>
        </w:rPr>
        <w:lastRenderedPageBreak/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1049B7" w:rsidP="001049B7" w:rsidR="001049B7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bookmarkStart w:name="_GoBack" w:id="0"/>
      <w:bookmarkEnd w:id="0"/>
      <w:r>
        <w:rPr>
          <w:lang w:eastAsia="hr-HR"/>
        </w:rPr>
        <w:t>U Bjelovaru 12. prosinca 2017.</w:t>
      </w:r>
    </w:p>
    <w:p w:rsidRDefault="001049B7" w:rsidP="001049B7" w:rsidR="001049B7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</w:t>
      </w:r>
      <w:r>
        <w:rPr>
          <w:lang w:eastAsia="hr-HR"/>
        </w:rPr>
        <w:t xml:space="preserve">           </w:t>
      </w:r>
      <w:r>
        <w:rPr>
          <w:lang w:eastAsia="hr-HR"/>
        </w:rPr>
        <w:t>       S u d a c</w:t>
      </w:r>
    </w:p>
    <w:p w:rsidRDefault="001049B7" w:rsidP="001049B7" w:rsidR="001049B7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   </w:t>
      </w:r>
      <w:r>
        <w:rPr>
          <w:lang w:eastAsia="hr-HR"/>
        </w:rPr>
        <w:t xml:space="preserve">       </w:t>
      </w:r>
      <w:r>
        <w:rPr>
          <w:lang w:eastAsia="hr-HR"/>
        </w:rPr>
        <w:t>Tomislav Mrazović,v.r.</w:t>
      </w:r>
    </w:p>
    <w:p w:rsidRDefault="001049B7" w:rsidP="001049B7" w:rsidR="001049B7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1049B7" w:rsidP="001049B7" w:rsidR="001049B7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>
        <w:rPr>
          <w:lang w:eastAsia="hr-HR"/>
        </w:rPr>
        <w:t xml:space="preserve">         </w:t>
      </w:r>
      <w:r>
        <w:rPr>
          <w:lang w:eastAsia="hr-HR"/>
        </w:rPr>
        <w:t xml:space="preserve">  Jasmina </w:t>
      </w:r>
      <w:proofErr w:type="spellStart"/>
      <w:r>
        <w:rPr>
          <w:lang w:eastAsia="hr-HR"/>
        </w:rPr>
        <w:t>Tubić</w:t>
      </w:r>
      <w:proofErr w:type="spellEnd"/>
    </w:p>
    <w:p w:rsidRDefault="001049B7" w:rsidP="001049B7" w:rsidR="001049B7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1049B7" w:rsidP="001049B7" w:rsidR="001049B7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Žalba ne odgađa provedbu rješenja (čl.19. st.3. SZ-a).</w:t>
      </w:r>
    </w:p>
    <w:p w:rsidRDefault="001049B7" w:rsidP="001049B7" w:rsidR="001049B7">
      <w:pPr>
        <w:autoSpaceDN w:val="false"/>
        <w:jc w:val="both"/>
      </w:pPr>
    </w:p>
    <w:p w:rsidRDefault="001049B7" w:rsidP="001049B7" w:rsidR="001049B7">
      <w:pPr>
        <w:autoSpaceDN w:val="false"/>
        <w:jc w:val="both"/>
      </w:pPr>
    </w:p>
    <w:p w:rsidRDefault="001049B7" w:rsidP="001049B7" w:rsidR="001049B7">
      <w:pPr>
        <w:autoSpaceDN w:val="false"/>
        <w:jc w:val="both"/>
      </w:pPr>
    </w:p>
    <w:p w:rsidRDefault="001049B7" w:rsidP="001049B7" w:rsidR="001049B7">
      <w:pPr>
        <w:autoSpaceDN w:val="false"/>
        <w:jc w:val="both"/>
      </w:pPr>
    </w:p>
    <w:p w:rsidRDefault="001049B7" w:rsidP="001049B7" w:rsidR="001049B7">
      <w:pPr>
        <w:jc w:val="both"/>
      </w:pPr>
    </w:p>
    <w:p w:rsidRDefault="001049B7" w:rsidP="001049B7" w:rsidR="001049B7">
      <w:pPr>
        <w:autoSpaceDN w:val="false"/>
        <w:jc w:val="both"/>
      </w:pPr>
    </w:p>
    <w:p w:rsidRDefault="001049B7" w:rsidP="001049B7" w:rsidR="001049B7">
      <w:pPr>
        <w:jc w:val="both"/>
        <w:rPr>
          <w:sz w:val="22"/>
          <w:szCs w:val="22"/>
        </w:rPr>
      </w:pPr>
    </w:p>
    <w:p w:rsidRDefault="001049B7" w:rsidP="001049B7" w:rsidR="001049B7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49B7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440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St-380/2017-9</izvorni_sadrzaj>
    <derivirana_varijabla naziv="DomainObject.Oznaka_1">St-380/2017-9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AGENS društvo s ograničenom odgovornošću za proizvodnju, trgovinu i promidžbu zastupanog po punomoćniku Željko Keškić</izvorni_sadrzaj>
    <derivirana_varijabla naziv="DomainObject.Predmet.ProtustrankaFormated_1">  AGENS društvo s ograničenom odgovornošću za proizvodnju, trgovinu i promidžbu zastupanog po punomoćniku Željko Keškić</derivirana_varijabla>
  </DomainObject.Predmet.ProtustrankaFormated>
  <DomainObject.Predmet.ProtustrankaFormatedOIB>
    <izvorni_sadrzaj>  AGENS društvo s ograničenom odgovornošću za proizvodnju, trgovinu i promidžbu, OIB 84719169168 zastupanog po punomoćniku Željko Keškić</izvorni_sadrzaj>
    <derivirana_varijabla naziv="DomainObject.Predmet.ProtustrankaFormatedOIB_1">  AGENS društvo s ograničenom odgovornošću za proizvodnju, trgovinu i promidžbu, OIB 84719169168 zastupanog po punomoćniku Željko Keškić</derivirana_varijabla>
  </DomainObject.Predmet.ProtustrankaFormatedOIB>
  <DomainObject.Predmet.ProtustrankaFormatedWithAdress>
    <izvorni_sadrzaj> AGENS društvo s ograničenom odgovornošću za proizvodnju, trgovinu i promidžbu, Zagrebačka 9, 42204 Turčin zastupanog po punomoćniku Željko Keškić</izvorni_sadrzaj>
    <derivirana_varijabla naziv="DomainObject.Predmet.ProtustrankaFormatedWithAdress_1"> AGENS društvo s ograničenom odgovornošću za proizvodnju, trgovinu i promidžbu, Zagrebačka 9, 42204 Turčin zastupanog po punomoćniku Željko Keškić</derivirana_varijabla>
  </DomainObject.Predmet.ProtustrankaFormatedWithAdress>
  <DomainObject.Predmet.ProtustrankaFormatedWithAdressOIB>
    <izvorni_sadrzaj> AGENS društvo s ograničenom odgovornošću za proizvodnju, trgovinu i promidžbu, OIB 84719169168, Zagrebačka 9, 42204 Turčin zastupanog po punomoćniku Željko Keškić</izvorni_sadrzaj>
    <derivirana_varijabla naziv="DomainObject.Predmet.ProtustrankaFormatedWithAdressOIB_1"> AGENS društvo s ograničenom odgovornošću za proizvodnju, trgovinu i promidžbu, OIB 84719169168, Zagrebačka 9, 42204 Turčin zastupanog po punomoćniku Željko Keškić</derivirana_varijabla>
  </DomainObject.Predmet.ProtustrankaFormatedWithAdressOIB>
  <DomainObject.Predmet.ProtustrankaWithAdress>
    <izvorni_sadrzaj>AGENS društvo s ograničenom odgovornošću za proizvodnju, trgovinu i promidžbu Zagrebačka 9, 42204 Turčin</izvorni_sadrzaj>
    <derivirana_varijabla naziv="DomainObject.Predmet.ProtustrankaWithAdress_1">AGENS društvo s ograničenom odgovornošću za proizvodnju, trgovinu i promidžbu Zagrebačka 9, 42204 Turčin</derivirana_varijabla>
  </DomainObject.Predmet.ProtustrankaWithAdress>
  <DomainObject.Predmet.ProtustrankaWithAdressOIB>
    <izvorni_sadrzaj>AGENS društvo s ograničenom odgovornošću za proizvodnju, trgovinu i promidžbu, OIB 84719169168, Zagrebačka 9, 42204 Turčin</izvorni_sadrzaj>
    <derivirana_varijabla naziv="DomainObject.Predmet.ProtustrankaWithAdressOIB_1">AGENS društvo s ograničenom odgovornošću za proizvodnju, trgovinu i promidžbu, OIB 84719169168, Zagrebačka 9, 42204 Turčin</derivirana_varijabla>
  </DomainObject.Predmet.ProtustrankaWithAdressOIB>
  <DomainObject.Predmet.ProtustrankaNazivFormated>
    <izvorni_sadrzaj>AGENS društvo s ograničenom odgovornošću za proizvodnju, trgovinu i promidžbu</izvorni_sadrzaj>
    <derivirana_varijabla naziv="DomainObject.Predmet.ProtustrankaNazivFormated_1">AGENS društvo s ograničenom odgovornošću za proizvodnju, trgovinu i promidžbu</derivirana_varijabla>
  </DomainObject.Predmet.ProtustrankaNazivFormated>
  <DomainObject.Predmet.ProtustrankaNazivFormatedOIB>
    <izvorni_sadrzaj>AGENS društvo s ograničenom odgovornošću za proizvodnju, trgovinu i promidžbu, OIB 84719169168</izvorni_sadrzaj>
    <derivirana_varijabla naziv="DomainObject.Predmet.ProtustrankaNazivFormatedOIB_1">AGENS društvo s ograničenom odgovornošću za proizvodnju, trgovinu i promidžbu, OIB 84719169168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AGENS društvo s ograničenom odgovornošću za proizvodnju, trgovinu i promidžbu zastupanog po punomoćniku Željko Keškić</item>
    </izvorni_sadrzaj>
    <derivirana_varijabla naziv="DomainObject.Predmet.ProtuStrankaListFormated_1">
      <item>AGENS društvo s ograničenom odgovornošću za proizvodnju, trgovinu i promidžbu zastupanog po punomoćniku Željko Keškić</item>
    </derivirana_varijabla>
  </DomainObject.Predmet.ProtuStrankaListFormated>
  <DomainObject.Predmet.ProtuStrankaListFormatedOIB>
    <izvorni_sadrzaj>
      <item>AGENS društvo s ograničenom odgovornošću za proizvodnju, trgovinu i promidžbu, OIB 84719169168 zastupanog po punomoćniku Željko Keškić</item>
    </izvorni_sadrzaj>
    <derivirana_varijabla naziv="DomainObject.Predmet.ProtuStrankaListFormatedOIB_1">
      <item>AGENS društvo s ograničenom odgovornošću za proizvodnju, trgovinu i promidžbu, OIB 84719169168 zastupanog po punomoćniku Željko Keškić</item>
    </derivirana_varijabla>
  </DomainObject.Predmet.ProtuStrankaListFormatedOIB>
  <DomainObject.Predmet.ProtuStrankaListFormatedWithAdress>
    <izvorni_sadrzaj>
      <item>AGENS društvo s ograničenom odgovornošću za proizvodnju, trgovinu i promidžbu, Zagrebačka 9, 42204 Turčin zastupanog po punomoćniku Željko Keškić</item>
    </izvorni_sadrzaj>
    <derivirana_varijabla naziv="DomainObject.Predmet.ProtuStrankaListFormatedWithAdress_1">
      <item>AGENS društvo s ograničenom odgovornošću za proizvodnju, trgovinu i promidžbu, Zagrebačka 9, 42204 Turčin zastupanog po punomoćniku Željko Keškić</item>
    </derivirana_varijabla>
  </DomainObject.Predmet.ProtuStrankaListFormatedWithAdress>
  <DomainObject.Predmet.ProtuStrankaListFormatedWithAdressOIB>
    <izvorni_sadrzaj>
      <item>AGENS društvo s ograničenom odgovornošću za proizvodnju, trgovinu i promidžbu, OIB 84719169168, Zagrebačka 9, 42204 Turčin zastupanog po punomoćniku Željko Keškić</item>
    </izvorni_sadrzaj>
    <derivirana_varijabla naziv="DomainObject.Predmet.ProtuStrankaListFormatedWithAdressOIB_1">
      <item>AGENS društvo s ograničenom odgovornošću za proizvodnju, trgovinu i promidžbu, OIB 84719169168, Zagrebačka 9, 42204 Turčin zastupanog po punomoćniku Željko Keškić</item>
    </derivirana_varijabla>
  </DomainObject.Predmet.ProtuStrankaListFormatedWithAdressOIB>
  <DomainObject.Predmet.ProtuStrankaListNazivFormated>
    <izvorni_sadrzaj>
      <item>AGENS društvo s ograničenom odgovornošću za proizvodnju, trgovinu i promidžbu</item>
    </izvorni_sadrzaj>
    <derivirana_varijabla naziv="DomainObject.Predmet.ProtuStrankaListNazivFormated_1">
      <item>AGENS društvo s ograničenom odgovornošću za proizvodnju, trgovinu i promidžbu</item>
    </derivirana_varijabla>
  </DomainObject.Predmet.ProtuStrankaListNazivFormated>
  <DomainObject.Predmet.ProtuStrankaListNazivFormatedOIB>
    <izvorni_sadrzaj>
      <item>AGENS društvo s ograničenom odgovornošću za proizvodnju, trgovinu i promidžbu, OIB 84719169168</item>
    </izvorni_sadrzaj>
    <derivirana_varijabla naziv="DomainObject.Predmet.ProtuStrankaListNazivFormatedOIB_1">
      <item>AGENS društvo s ograničenom odgovornošću za proizvodnju, trgovinu i promidžbu, OIB 84719169168</item>
    </derivirana_varijabla>
  </DomainObject.Predmet.ProtuStrankaListNazivFormatedOIB>
  <DomainObject.Predmet.OstaliListFormated>
    <izvorni_sadrzaj>
      <item>Županijsko državno odvjetništvo u Varaždinu</item>
      <item>Željko Keškić punomoćnik sudionika u postupku AGENS društvo s ograničenom odgovornošću za proizvodnju, trgovinu i promidžbu</item>
    </izvorni_sadrzaj>
    <derivirana_varijabla naziv="DomainObject.Predmet.OstaliListFormated_1">
      <item>Županijsko državno odvjetništvo u Varaždinu</item>
      <item>Željko Keškić punomoćnik sudionika u postupku AGENS društvo s ograničenom odgovornošću za proizvodnju, trgovinu i promidžbu</item>
    </derivirana_varijabla>
  </DomainObject.Predmet.OstaliListFormated>
  <DomainObject.Predmet.OstaliListFormatedOIB>
    <izvorni_sadrzaj>
      <item>Županijsko državno odvjetništvo u Varaždinu, OIB 23987413075</item>
      <item>Željko Keškić, OIB 59834202701 punomoćnik sudionika u postupku AGENS društvo s ograničenom odgovornošću za proizvodnju, trgovinu i promidžbu</item>
    </izvorni_sadrzaj>
    <derivirana_varijabla naziv="DomainObject.Predmet.OstaliListFormatedOIB_1">
      <item>Županijsko državno odvjetništvo u Varaždinu, OIB 23987413075</item>
      <item>Željko Keškić, OIB 59834202701 punomoćnik sudionika u postupku AGENS društvo s ograničenom odgovornošću za proizvodnju, trgovinu i promidžbu</item>
    </derivirana_varijabla>
  </DomainObject.Predmet.OstaliListFormatedOIB>
  <DomainObject.Predmet.OstaliListFormatedWithAdress>
    <izvorni_sadrzaj>
      <item>Županijsko državno odvjetništvo u Varaždinu, B.Radića 2, 42000 Varaždin</item>
      <item>Željko Keškić, Trg J.Godrijana 3., 42204 Sveti Ilija punomoćnik sudionika u postupku AGENS društvo s ograničenom odgovornošću za proizvodnju, trgovinu i promidžbu</item>
    </izvorni_sadrzaj>
    <derivirana_varijabla naziv="DomainObject.Predmet.OstaliListFormatedWithAdress_1">
      <item>Županijsko državno odvjetništvo u Varaždinu, B.Radića 2, 42000 Varaždin</item>
      <item>Željko Keškić, Trg J.Godrijana 3., 42204 Sveti Ilija punomoćnik sudionika u postupku AGENS društvo s ograničenom odgovornošću za proizvodnju, trgovinu i promidžbu</item>
    </derivirana_varijabla>
  </DomainObject.Predmet.OstaliListFormatedWithAdress>
  <DomainObject.Predmet.OstaliListFormatedWithAdressOIB>
    <izvorni_sadrzaj>
      <item>Županijsko državno odvjetništvo u Varaždinu, OIB 23987413075, B.Radića 2, 42000 Varaždin</item>
      <item>Željko Keškić, OIB 59834202701, Trg J.Godrijana 3., 42204 Sveti Ilija punomoćnik sudionika u postupku AGENS društvo s ograničenom odgovornošću za proizvodnju, trgovinu i promidžbu</item>
    </izvorni_sadrzaj>
    <derivirana_varijabla naziv="DomainObject.Predmet.OstaliListFormatedWithAdressOIB_1">
      <item>Županijsko državno odvjetništvo u Varaždinu, OIB 23987413075, B.Radića 2, 42000 Varaždin</item>
      <item>Željko Keškić, OIB 59834202701, Trg J.Godrijana 3., 42204 Sveti Ilija punomoćnik sudionika u postupku AGENS društvo s ograničenom odgovornošću za proizvodnju, trgovinu i promidžbu</item>
    </derivirana_varijabla>
  </DomainObject.Predmet.OstaliListFormatedWithAdressOIB>
  <DomainObject.Predmet.OstaliListNazivFormated>
    <izvorni_sadrzaj>
      <item>Županijsko državno odvjetništvo u Varaždinu</item>
      <item>Željko Keškić</item>
    </izvorni_sadrzaj>
    <derivirana_varijabla naziv="DomainObject.Predmet.OstaliListNazivFormated_1">
      <item>Županijsko državno odvjetništvo u Varaždinu</item>
      <item>Željko Keškić</item>
    </derivirana_varijabla>
  </DomainObject.Predmet.OstaliListNazivFormated>
  <DomainObject.Predmet.OstaliListNazivFormatedOIB>
    <izvorni_sadrzaj>
      <item>Županijsko državno odvjetništvo u Varaždinu, OIB 23987413075</item>
      <item>Željko Keškić, OIB 59834202701</item>
    </izvorni_sadrzaj>
    <derivirana_varijabla naziv="DomainObject.Predmet.OstaliListNazivFormatedOIB_1">
      <item>Županijsko državno odvjetništvo u Varaždinu, OIB 23987413075</item>
      <item>Željko Keškić, OIB 59834202701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St-380/2017-9</izvorni_sadrzaj>
    <derivirana_varijabla naziv="DomainObject.PoslovniBrojDokumenta_1">St-380/2017-9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AGENS društvo s ograničenom odgovornošću za proizvodnju, trgovinu i promidžbu</izvorni_sadrzaj>
    <derivirana_varijabla naziv="DomainObject.Predmet.ProtustrankaIDrugi_1">AGENS društvo s ograničenom odgovornošću za proizvodnju, trgovinu i promidžbu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AGENS društvo s ograničenom odgovornošću za proizvodnju, trgovinu i promidžbu, OIB 84719169168, Zagrebačka 9, 42204 Turčin</izvorni_sadrzaj>
    <derivirana_varijabla naziv="DomainObject.Predmet.ProtustrankaIDrugiAdressOIB_1">AGENS društvo s ograničenom odgovornošću za proizvodnju, trgovinu i promidžbu, OIB 84719169168, Zagrebačka 9, 42204 Turčin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AGENS društvo s ograničenom odgovornošću za proizvodnju, trgovinu i promidžbu</item>
      <item>RH Ministarstvo financija - Porezna uprava, Područni ured sjeverna Hrvatska</item>
      <item>Županijsko državno odvjetništvo u Varaždinu</item>
      <item>Željko Keškić</item>
    </izvorni_sadrzaj>
    <derivirana_varijabla naziv="DomainObject.Predmet.SudioniciListNaziv_1">
      <item>AGENS društvo s ograničenom odgovornošću za proizvodnju, trgovinu i promidžbu</item>
      <item>RH Ministarstvo financija - Porezna uprava, Područni ured sjeverna Hrvatska</item>
      <item>Županijsko državno odvjetništvo u Varaždinu</item>
      <item>Željko Keškić</item>
    </derivirana_varijabla>
  </DomainObject.Predmet.SudioniciListNaziv>
  <DomainObject.Predmet.SudioniciListAdressOIB>
    <izvorni_sadrzaj>
      <item>AGENS društvo s ograničenom odgovornošću za proizvodnju, trgovinu i promidžbu, OIB 84719169168, Zagrebačka 9,42204 Turčin</item>
      <item>RH Ministarstvo financija - Porezna uprava, Područni ured sjeverna Hrvatska, OIB 18683136487, Graberje 1,42000 Varaždin</item>
      <item>Županijsko državno odvjetništvo u Varaždinu, OIB 23987413075, B.Radića 2,42000 Varaždin</item>
      <item>Željko Keškić, OIB 59834202701, Trg J.Godrijana 3.,42204 Sveti Ilija</item>
    </izvorni_sadrzaj>
    <derivirana_varijabla naziv="DomainObject.Predmet.SudioniciListAdressOIB_1">
      <item>AGENS društvo s ograničenom odgovornošću za proizvodnju, trgovinu i promidžbu, OIB 84719169168, Zagrebačka 9,42204 Turčin</item>
      <item>RH Ministarstvo financija - Porezna uprava, Područni ured sjeverna Hrvatska, OIB 18683136487, Graberje 1,42000 Varaždin</item>
      <item>Županijsko državno odvjetništvo u Varaždinu, OIB 23987413075, B.Radića 2,42000 Varaždin</item>
      <item>Željko Keškić, OIB 59834202701, Trg J.Godrijana 3.,42204 Sveti Ilija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1A82B8-2592-4A9A-8B78-558DA4229B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961</properties:Words>
  <properties:Characters>5369</properties:Characters>
  <properties:Lines>100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2017-12-12T07:01:00Z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St-380/2017-9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