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91b5f4" w14:paraId="591b5f4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8A062E">
        <w:rPr>
          <w:rFonts w:hAnsi="Times New Roman" w:ascii="Times New Roman"/>
          <w:sz w:val="24"/>
        </w:rPr>
        <w:t>-68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194159">
        <w:rPr>
          <w:rFonts w:hAnsi="Times New Roman" w:ascii="Times New Roman"/>
          <w:sz w:val="24"/>
        </w:rPr>
        <w:t>11. prosinca</w:t>
      </w:r>
      <w:r w:rsidR="00B03B60">
        <w:rPr>
          <w:rFonts w:hAnsi="Times New Roman" w:ascii="Times New Roman"/>
          <w:sz w:val="24"/>
        </w:rPr>
        <w:t xml:space="preserve">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194159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194159">
        <w:rPr>
          <w:rFonts w:cs="Tahoma" w:hAnsi="Times New Roman" w:ascii="Times New Roman"/>
          <w:b/>
          <w:sz w:val="24"/>
          <w:u w:val="single"/>
        </w:rPr>
        <w:t>17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94159">
        <w:rPr>
          <w:rFonts w:cs="Tahoma" w:hAnsi="Times New Roman" w:ascii="Times New Roman"/>
          <w:b/>
          <w:sz w:val="24"/>
          <w:u w:val="single"/>
        </w:rPr>
        <w:t>siječnja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194159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94159">
        <w:rPr>
          <w:rFonts w:cs="Tahoma" w:hAnsi="Times New Roman" w:ascii="Times New Roman"/>
          <w:b/>
          <w:sz w:val="24"/>
          <w:u w:val="single"/>
        </w:rPr>
        <w:t>11,05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8399A">
        <w:rPr>
          <w:rFonts w:cs="Tahoma" w:hAnsi="Times New Roman" w:ascii="Times New Roman"/>
          <w:sz w:val="24"/>
        </w:rPr>
        <w:t>100</w:t>
      </w:r>
      <w:r w:rsidR="00AE3710">
        <w:rPr>
          <w:rFonts w:cs="Tahoma" w:hAnsi="Times New Roman" w:ascii="Times New Roman"/>
          <w:sz w:val="24"/>
        </w:rPr>
        <w:t xml:space="preserve"> (</w:t>
      </w:r>
      <w:r w:rsidR="00B8399A">
        <w:rPr>
          <w:rFonts w:cs="Tahoma" w:hAnsi="Times New Roman" w:ascii="Times New Roman"/>
          <w:sz w:val="24"/>
        </w:rPr>
        <w:t>Velika</w:t>
      </w:r>
      <w:r w:rsidR="00AE3710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9415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94159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194159">
        <w:rPr>
          <w:rFonts w:cs="Tahoma" w:hAnsi="Times New Roman" w:ascii="Times New Roman"/>
          <w:b/>
          <w:sz w:val="24"/>
        </w:rPr>
        <w:t>4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94159" w:rsidRPr="00194159">
        <w:rPr>
          <w:rFonts w:cs="Tahoma" w:hAnsi="Times New Roman" w:ascii="Times New Roman"/>
          <w:b/>
          <w:sz w:val="24"/>
        </w:rPr>
        <w:t>10</w:t>
      </w:r>
      <w:r w:rsidR="00402A0E" w:rsidRPr="00194159">
        <w:rPr>
          <w:rFonts w:cs="Tahoma" w:hAnsi="Times New Roman" w:ascii="Times New Roman"/>
          <w:b/>
          <w:sz w:val="24"/>
        </w:rPr>
        <w:t>0</w:t>
      </w:r>
      <w:r w:rsidR="00402A0E" w:rsidRPr="00402A0E">
        <w:rPr>
          <w:rFonts w:cs="Tahoma" w:hAnsi="Times New Roman" w:ascii="Times New Roman"/>
          <w:b/>
          <w:sz w:val="24"/>
        </w:rPr>
        <w:t>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94159">
        <w:rPr>
          <w:rFonts w:cs="Tahoma" w:hAnsi="Times New Roman" w:ascii="Times New Roman"/>
          <w:sz w:val="24"/>
        </w:rPr>
        <w:t>11.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A062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A062E" w:rsidP="00310AAD" w:rsidR="008A062E">
      <w:pPr>
        <w:rPr>
          <w:rFonts w:cs="Tahoma" w:hAnsi="Times New Roman" w:ascii="Times New Roman"/>
          <w:sz w:val="24"/>
        </w:rPr>
      </w:pPr>
    </w:p>
    <w:p w:rsidRDefault="008A062E" w:rsidP="00310AAD" w:rsidR="008A062E">
      <w:pPr>
        <w:rPr>
          <w:rFonts w:cs="Tahoma" w:hAnsi="Times New Roman" w:ascii="Times New Roman"/>
          <w:sz w:val="24"/>
        </w:rPr>
      </w:pPr>
    </w:p>
    <w:p w:rsidRDefault="008A062E" w:rsidP="00310AAD" w:rsidR="008A062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A062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A062E">
      <w:p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8A062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8A062E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8A062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8A062E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8A062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8A062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A062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8A062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8A062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8A062E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8A062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A062E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A062E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8A062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344" w:rsidR="00206344">
      <w:r>
        <w:separator/>
      </w:r>
    </w:p>
  </w:endnote>
  <w:endnote w:id="0" w:type="continuationSeparator">
    <w:p w:rsidRDefault="00206344" w:rsidR="00206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344" w:rsidR="00206344">
      <w:r>
        <w:separator/>
      </w:r>
    </w:p>
  </w:footnote>
  <w:footnote w:id="0" w:type="continuationSeparator">
    <w:p w:rsidRDefault="00206344" w:rsidR="00206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12C9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8A062E">
      <w:rPr>
        <w:rFonts w:hAnsi="Times New Roman" w:ascii="Times New Roman"/>
        <w:szCs w:val="22"/>
      </w:rPr>
      <w:t>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94159"/>
    <w:rsid w:val="001A7B98"/>
    <w:rsid w:val="001B325E"/>
    <w:rsid w:val="001E2F88"/>
    <w:rsid w:val="001E575C"/>
    <w:rsid w:val="00206344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20143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2C98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04186"/>
    <w:rsid w:val="008217D5"/>
    <w:rsid w:val="0088119E"/>
    <w:rsid w:val="008A062E"/>
    <w:rsid w:val="008A516D"/>
    <w:rsid w:val="008B1941"/>
    <w:rsid w:val="008B1BEC"/>
    <w:rsid w:val="008B6BCE"/>
    <w:rsid w:val="008C4232"/>
    <w:rsid w:val="008E493A"/>
    <w:rsid w:val="008F7361"/>
    <w:rsid w:val="00941C4F"/>
    <w:rsid w:val="0095432E"/>
    <w:rsid w:val="00957E52"/>
    <w:rsid w:val="0096029C"/>
    <w:rsid w:val="00965564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2482"/>
    <w:rsid w:val="00A74130"/>
    <w:rsid w:val="00A8761E"/>
    <w:rsid w:val="00AA0757"/>
    <w:rsid w:val="00AB0009"/>
    <w:rsid w:val="00AB05F6"/>
    <w:rsid w:val="00AB1309"/>
    <w:rsid w:val="00AC30C2"/>
    <w:rsid w:val="00AD6D46"/>
    <w:rsid w:val="00AE3710"/>
    <w:rsid w:val="00AE43EB"/>
    <w:rsid w:val="00B03B60"/>
    <w:rsid w:val="00B05C64"/>
    <w:rsid w:val="00B12EF9"/>
    <w:rsid w:val="00B334BE"/>
    <w:rsid w:val="00B36118"/>
    <w:rsid w:val="00B364CB"/>
    <w:rsid w:val="00B52117"/>
    <w:rsid w:val="00B5633F"/>
    <w:rsid w:val="00B8399A"/>
    <w:rsid w:val="00BB50B4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12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9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1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9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2485</properties:Characters>
  <properties:Lines>75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2017-12-12T07:34:00Z</dcterms:created>
  <dc:creator>MK</dc:creator>
  <cp:lastModifiedBy>Sonja Pilić</cp:lastModifiedBy>
  <cp:lastPrinted>2017-12-12T07:37:00Z</cp:lastPrinted>
  <dcterms:modified xmlns:xsi="http://www.w3.org/2001/XMLSchema-instance" xsi:type="dcterms:W3CDTF">2017-12-12T07:38:00Z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