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5aac" w14:paraId="2bb5aac" w:rsidRDefault="007D49C6" w:rsidP="000A35E0" w:rsidR="000A35E0">
      <w:pPr>
        <w:pStyle w:val="Zaglavlje"/>
        <w15:collapsed w:val="false"/>
      </w:pPr>
      <w:bookmarkStart w:name="_GoBack" w:id="0"/>
      <w:bookmarkEnd w:id="0"/>
      <w:r>
        <w:t xml:space="preserve">           </w:t>
      </w:r>
      <w:r w:rsidR="000A35E0">
        <w:t>Republika Hrvatska</w:t>
      </w:r>
    </w:p>
    <w:p w:rsidRDefault="000A35E0" w:rsidP="000A35E0" w:rsidR="000A35E0">
      <w:pPr>
        <w:pStyle w:val="Zaglavlje"/>
      </w:pPr>
      <w:r>
        <w:t xml:space="preserve">       Trgovački sud u Zagrebu</w:t>
      </w:r>
    </w:p>
    <w:p w:rsidRDefault="000A35E0" w:rsidP="00600550" w:rsidR="00FF58DC" w:rsidRPr="00F72239">
      <w:pPr>
        <w:pStyle w:val="Zaglavlje"/>
      </w:pPr>
      <w:r>
        <w:t xml:space="preserve">         Zagreb, Amruševa 2/II</w:t>
      </w:r>
      <w:r w:rsidR="00600550">
        <w:t xml:space="preserve"> </w:t>
      </w:r>
      <w:r w:rsidR="00600550">
        <w:tab/>
      </w:r>
      <w:r w:rsidR="00600550">
        <w:tab/>
        <w:t xml:space="preserve">     </w:t>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rsidRPr="00F72239">
        <w:t>89</w:t>
      </w:r>
      <w:r w:rsidR="00FF58DC" w:rsidRPr="00F72239">
        <w:t>. St-</w:t>
      </w:r>
      <w:r w:rsidR="00F72239" w:rsidRPr="00F72239">
        <w:t>2538</w:t>
      </w:r>
      <w:r w:rsidR="00CE6E4E" w:rsidRPr="00F72239">
        <w:t>/17-</w:t>
      </w:r>
      <w:r w:rsidR="00600550">
        <w:t>13</w:t>
      </w: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600550">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Pr="00F72239">
        <w:t xml:space="preserve">predlagatelja Republike Hrvatske, Ministarstva financija, Porezne uprave, OIB: 18683136487, </w:t>
      </w:r>
      <w:r>
        <w:t xml:space="preserve">koju zastupa Županijsko državno odvjetništvo u Zagrebu, </w:t>
      </w:r>
      <w:r w:rsidRPr="00FF58DC">
        <w:t xml:space="preserve">za otvaranje stečajnog postupka </w:t>
      </w:r>
      <w:r>
        <w:t xml:space="preserve">nad </w:t>
      </w:r>
      <w:r w:rsidRPr="00F72239">
        <w:t xml:space="preserve">dužnikom </w:t>
      </w:r>
      <w:r w:rsidR="00F72239" w:rsidRPr="00F72239">
        <w:t>CARD FOR YOU</w:t>
      </w:r>
      <w:r w:rsidR="003E3635" w:rsidRPr="00F72239">
        <w:t xml:space="preserve"> d.o.o., OIB</w:t>
      </w:r>
      <w:r w:rsidR="00F72239" w:rsidRPr="00F72239">
        <w:t>:</w:t>
      </w:r>
      <w:r w:rsidR="003E3635" w:rsidRPr="00F72239">
        <w:t xml:space="preserve"> </w:t>
      </w:r>
      <w:r w:rsidR="00F72239" w:rsidRPr="00F72239">
        <w:t xml:space="preserve">52823993059, Zagreb, Vlade Gotovca 1, </w:t>
      </w:r>
      <w:r w:rsidR="00F72239" w:rsidRPr="00600550">
        <w:t>dana</w:t>
      </w:r>
      <w:r w:rsidR="00600550" w:rsidRPr="00600550">
        <w:t xml:space="preserve"> 4</w:t>
      </w:r>
      <w:r w:rsidR="00F72239" w:rsidRPr="00600550">
        <w:t xml:space="preserve">. </w:t>
      </w:r>
      <w:r w:rsidR="00600550" w:rsidRPr="00600550">
        <w:t>prosinca</w:t>
      </w:r>
      <w:r w:rsidRPr="00600550">
        <w:t xml:space="preserve"> 201</w:t>
      </w:r>
      <w:r w:rsidR="00600550" w:rsidRPr="00600550">
        <w:t>8</w:t>
      </w:r>
      <w:r w:rsidRPr="00600550">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F72239" w:rsidRPr="00F72239">
        <w:t>CARD FOR YOU d.o.o., OIB: 52823993059, Zagreb, Vlade Gotovca 1</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w:t>
      </w:r>
      <w:r w:rsidR="00E43B53" w:rsidRPr="00600550">
        <w:rPr>
          <w:rFonts w:hAnsi="Times New Roman" w:ascii="Times New Roman"/>
          <w:i w:val="false"/>
          <w:color w:val="auto"/>
          <w:szCs w:val="24"/>
        </w:rPr>
        <w:t xml:space="preserve">za </w:t>
      </w:r>
      <w:r w:rsidR="007D49C6" w:rsidRPr="00600550">
        <w:rPr>
          <w:rFonts w:hAnsi="Times New Roman" w:ascii="Times New Roman"/>
          <w:i w:val="false"/>
          <w:color w:val="auto"/>
          <w:szCs w:val="24"/>
        </w:rPr>
        <w:t>2</w:t>
      </w:r>
      <w:r w:rsidR="00200354" w:rsidRPr="00600550">
        <w:rPr>
          <w:rFonts w:hAnsi="Times New Roman" w:ascii="Times New Roman"/>
          <w:i w:val="false"/>
          <w:color w:val="auto"/>
          <w:szCs w:val="24"/>
        </w:rPr>
        <w:t>2</w:t>
      </w:r>
      <w:r w:rsidR="007D49C6" w:rsidRPr="00600550">
        <w:rPr>
          <w:rFonts w:hAnsi="Times New Roman" w:ascii="Times New Roman"/>
          <w:i w:val="false"/>
          <w:color w:val="auto"/>
          <w:szCs w:val="24"/>
        </w:rPr>
        <w:t xml:space="preserve">. </w:t>
      </w:r>
      <w:r w:rsidR="00200354" w:rsidRPr="00600550">
        <w:rPr>
          <w:rFonts w:hAnsi="Times New Roman" w:ascii="Times New Roman"/>
          <w:i w:val="false"/>
          <w:color w:val="auto"/>
          <w:szCs w:val="24"/>
        </w:rPr>
        <w:t>siječnja</w:t>
      </w:r>
      <w:r w:rsidR="00F93886" w:rsidRPr="00600550">
        <w:rPr>
          <w:rFonts w:hAnsi="Times New Roman" w:ascii="Times New Roman"/>
          <w:i w:val="false"/>
          <w:color w:val="auto"/>
          <w:szCs w:val="24"/>
        </w:rPr>
        <w:t xml:space="preserve"> 2</w:t>
      </w:r>
      <w:r w:rsidR="00200354" w:rsidRPr="00600550">
        <w:rPr>
          <w:rFonts w:hAnsi="Times New Roman" w:ascii="Times New Roman"/>
          <w:i w:val="false"/>
          <w:color w:val="auto"/>
          <w:szCs w:val="24"/>
        </w:rPr>
        <w:t>019</w:t>
      </w:r>
      <w:r w:rsidR="00BD75C3" w:rsidRPr="00600550">
        <w:rPr>
          <w:rFonts w:hAnsi="Times New Roman" w:ascii="Times New Roman"/>
          <w:i w:val="false"/>
          <w:color w:val="auto"/>
          <w:szCs w:val="24"/>
        </w:rPr>
        <w:t xml:space="preserve">. u </w:t>
      </w:r>
      <w:r w:rsidR="00200354" w:rsidRPr="00600550">
        <w:rPr>
          <w:rFonts w:hAnsi="Times New Roman" w:ascii="Times New Roman"/>
          <w:i w:val="false"/>
          <w:color w:val="auto"/>
          <w:szCs w:val="24"/>
        </w:rPr>
        <w:t>10:20</w:t>
      </w:r>
      <w:r w:rsidR="00E43B53" w:rsidRPr="00600550">
        <w:rPr>
          <w:rFonts w:hAnsi="Times New Roman" w:ascii="Times New Roman"/>
          <w:i w:val="false"/>
          <w:color w:val="auto"/>
          <w:szCs w:val="24"/>
        </w:rPr>
        <w:t xml:space="preserve"> sati,</w:t>
      </w:r>
      <w:r w:rsidR="00E43B53" w:rsidRPr="00600550">
        <w:rPr>
          <w:rFonts w:hAnsi="Times New Roman" w:ascii="Times New Roman"/>
          <w:bCs/>
          <w:i w:val="false"/>
          <w:color w:val="auto"/>
          <w:szCs w:val="24"/>
        </w:rPr>
        <w:t xml:space="preserve"> u</w:t>
      </w:r>
      <w:r w:rsidR="00200354" w:rsidRPr="00600550">
        <w:rPr>
          <w:rFonts w:hAnsi="Times New Roman" w:ascii="Times New Roman"/>
          <w:i w:val="false"/>
          <w:color w:val="auto"/>
          <w:szCs w:val="24"/>
        </w:rPr>
        <w:t xml:space="preserve"> zgradi</w:t>
      </w:r>
      <w:r w:rsidR="00200354">
        <w:rPr>
          <w:rFonts w:hAnsi="Times New Roman" w:ascii="Times New Roman"/>
          <w:i w:val="false"/>
          <w:color w:val="auto"/>
          <w:szCs w:val="24"/>
        </w:rPr>
        <w:t xml:space="preserve"> ovog suda u sobi br. 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2D799D" w:rsidR="003E3635">
      <w:pPr>
        <w:numPr>
          <w:ilvl w:val="0"/>
          <w:numId w:val="4"/>
        </w:numPr>
        <w:tabs>
          <w:tab w:pos="720" w:val="clear"/>
          <w:tab w:pos="1440" w:val="num"/>
        </w:tabs>
        <w:ind w:left="1440"/>
        <w:jc w:val="both"/>
      </w:pPr>
      <w:r>
        <w:t>predlagatelja,</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6D2291">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600550">
        <w:t xml:space="preserve">: Davor </w:t>
      </w:r>
      <w:r w:rsidR="006D2291" w:rsidRPr="006D2291">
        <w:t>Grubić</w:t>
      </w:r>
      <w:r w:rsidR="003E3635" w:rsidRPr="006D2291">
        <w:t xml:space="preserve">, OIB: </w:t>
      </w:r>
      <w:r w:rsidR="006D2291" w:rsidRPr="006D2291">
        <w:t>01731430346</w:t>
      </w:r>
      <w:hyperlink r:id="rId9" w:history="true">
        <w:r w:rsidR="003E3635" w:rsidRPr="006D2291">
          <w:t>,</w:t>
        </w:r>
      </w:hyperlink>
      <w:r w:rsidR="006D2291" w:rsidRPr="006D2291">
        <w:br/>
        <w:t>Zagreb, Šestinski dol 137/C</w:t>
      </w:r>
      <w:r w:rsidR="003E3635" w:rsidRPr="006D2291">
        <w:t xml:space="preserve">, </w:t>
      </w:r>
    </w:p>
    <w:p w:rsidRDefault="001E35A9" w:rsidP="003E3635" w:rsidR="003E3635" w:rsidRPr="00F72239">
      <w:pPr>
        <w:ind w:left="360"/>
        <w:jc w:val="both"/>
      </w:pPr>
      <w:r>
        <w:tab/>
        <w:t xml:space="preserve">     -</w:t>
      </w:r>
      <w:r>
        <w:tab/>
        <w:t xml:space="preserve">pravna osoba ovlaštena za obavljanje poslova platnog prometa za dužnika – </w:t>
      </w:r>
      <w:r>
        <w:tab/>
      </w:r>
      <w:r>
        <w:tab/>
      </w:r>
      <w:r>
        <w:tab/>
      </w:r>
      <w:r w:rsidR="003E3635" w:rsidRPr="00F72239">
        <w:t>Zagrebačka banka d.d.,</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Financijska agencija podnijel</w:t>
      </w:r>
      <w:r w:rsidR="006D2291">
        <w:t>a je, na temelju odredbe čl. 429</w:t>
      </w:r>
      <w:r w:rsidRPr="002A2DE3">
        <w:t xml:space="preserve">. st. 1. Stečajnog zakona (“Narodne novine” broj 71/15, dalje: SZ), zahtjev za provedbu skraćenog stečajnog postupka nad dužnikom </w:t>
      </w:r>
      <w:r w:rsidR="006D2291" w:rsidRPr="00F72239">
        <w:t>CARD FOR YOU d.o.o., OIB: 52823993059, Zagreb, Vlade Gotovca 1</w:t>
      </w:r>
      <w:r w:rsidRPr="002A2DE3">
        <w:t>.</w:t>
      </w:r>
    </w:p>
    <w:p w:rsidRDefault="00FB5FF2" w:rsidP="003E7A20" w:rsidR="00FB5FF2">
      <w:pPr>
        <w:jc w:val="both"/>
      </w:pPr>
      <w:r w:rsidRPr="002A2DE3">
        <w:tab/>
      </w:r>
      <w:r>
        <w:t xml:space="preserve">S obzirom na to da su bile ispunjene pretpostavke, sud </w:t>
      </w:r>
      <w:r w:rsidRPr="006D2291">
        <w:t xml:space="preserve">je </w:t>
      </w:r>
      <w:r w:rsidR="006D2291" w:rsidRPr="006D2291">
        <w:t>7</w:t>
      </w:r>
      <w:r w:rsidRPr="006D2291">
        <w:t xml:space="preserve">. </w:t>
      </w:r>
      <w:r w:rsidR="006D2291" w:rsidRPr="006D2291">
        <w:t>ožujka</w:t>
      </w:r>
      <w:r w:rsidR="003E3635" w:rsidRPr="006D2291">
        <w:t xml:space="preserve"> 201</w:t>
      </w:r>
      <w:r w:rsidR="006D2291" w:rsidRPr="006D2291">
        <w:t>7</w:t>
      </w:r>
      <w:r w:rsidRPr="006D2291">
        <w:t>.</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3E7A20" w:rsidP="003E7A20" w:rsidR="003E7A20">
      <w:pPr>
        <w:ind w:firstLine="720"/>
        <w:jc w:val="both"/>
        <w:rPr>
          <w:color w:val="FF0000"/>
        </w:rPr>
      </w:pPr>
      <w:r w:rsidRPr="006D2291">
        <w:lastRenderedPageBreak/>
        <w:t xml:space="preserve">Republika Hrvatska, Ministarstvo financija, </w:t>
      </w:r>
      <w:r w:rsidR="006D2291" w:rsidRPr="006D2291">
        <w:t xml:space="preserve">Porezna uprava, dostavila je </w:t>
      </w:r>
      <w:r w:rsidR="006D2291" w:rsidRPr="006D2291">
        <w:br/>
        <w:t>24</w:t>
      </w:r>
      <w:r w:rsidRPr="006D2291">
        <w:t xml:space="preserve">. </w:t>
      </w:r>
      <w:r w:rsidR="006D2291" w:rsidRPr="006D2291">
        <w:t>travnja</w:t>
      </w:r>
      <w:r w:rsidRPr="006D2291">
        <w:t xml:space="preserve"> 201</w:t>
      </w:r>
      <w:r w:rsidR="006D2291" w:rsidRPr="006D2291">
        <w:t>7</w:t>
      </w:r>
      <w:r w:rsidRPr="006D2291">
        <w:t>. obrazac kojim je, kao vjerovnik, predložila nad dužnikom otvoriti stečaj. U prilogu je dostavljeno stanje računa poreznog obveznika</w:t>
      </w:r>
      <w:r w:rsidRPr="002F4DE8">
        <w:rPr>
          <w:color w:val="FF0000"/>
        </w:rPr>
        <w:t xml:space="preserve">  </w:t>
      </w:r>
      <w:r w:rsidR="006D2291" w:rsidRPr="00F72239">
        <w:t>CARD FOR YOU d.o.o</w:t>
      </w:r>
      <w:r w:rsidR="006D2291" w:rsidRPr="0024635D">
        <w:t>., na dan 18</w:t>
      </w:r>
      <w:r w:rsidRPr="0024635D">
        <w:t xml:space="preserve">. </w:t>
      </w:r>
      <w:r w:rsidR="006D2291" w:rsidRPr="0024635D">
        <w:t>travnja</w:t>
      </w:r>
      <w:r w:rsidRPr="0024635D">
        <w:t xml:space="preserve"> 201</w:t>
      </w:r>
      <w:r w:rsidR="006D2291" w:rsidRPr="0024635D">
        <w:t>7</w:t>
      </w:r>
      <w:r w:rsidRPr="0024635D">
        <w:t>. iz kojeg proizlazi kako dužnik po osnovi poreza, doprinosa, članar</w:t>
      </w:r>
      <w:r w:rsidR="006D2291" w:rsidRPr="0024635D">
        <w:t>ina duguje iznos od 85.213,88</w:t>
      </w:r>
      <w:r w:rsidRPr="0024635D">
        <w:t xml:space="preserve"> kn</w:t>
      </w:r>
      <w:r w:rsidR="0024635D">
        <w:t xml:space="preserve">, čime je Republika  Hrvatska, </w:t>
      </w:r>
      <w:r w:rsidRPr="0024635D">
        <w:t>Ministarstvo financija, Porezna uprava, učinila vjerojatnim postojanje tražbine prema dužniku.</w:t>
      </w:r>
      <w:r w:rsidRPr="002F4DE8">
        <w:rPr>
          <w:color w:val="FF0000"/>
        </w:rPr>
        <w:t xml:space="preserve">  </w:t>
      </w:r>
    </w:p>
    <w:p w:rsidRDefault="008768DD" w:rsidP="008768DD" w:rsidR="008768DD"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1A6176" w:rsidP="00FB5FF2" w:rsidR="00FB5FF2">
      <w:pPr>
        <w:jc w:val="both"/>
        <w:rPr>
          <w:lang w:val="en-GB"/>
        </w:rPr>
      </w:pPr>
      <w:r>
        <w:tab/>
      </w:r>
      <w:r w:rsidR="00FB5FF2">
        <w:t>Imajući u vidu činjenicu da je Financij</w:t>
      </w:r>
      <w:r w:rsidR="007D49C6">
        <w:t>sk</w:t>
      </w:r>
      <w:r w:rsidR="00FB5FF2">
        <w:t xml:space="preserve">a agencija u zahtjevu za provedbu skraćenog stečajnog postupka, koji se vodio pod poslovnim </w:t>
      </w:r>
      <w:r w:rsidR="00FB5FF2" w:rsidRPr="0024635D">
        <w:t>brojem St-</w:t>
      </w:r>
      <w:r w:rsidR="0024635D" w:rsidRPr="0024635D">
        <w:t>6975</w:t>
      </w:r>
      <w:r w:rsidR="00FB5FF2" w:rsidRPr="0024635D">
        <w:t>/1</w:t>
      </w:r>
      <w:r w:rsidR="0024635D" w:rsidRPr="0024635D">
        <w:t>6</w:t>
      </w:r>
      <w:r w:rsidR="0079182B" w:rsidRPr="0024635D">
        <w:t>, navela</w:t>
      </w:r>
      <w:r w:rsidR="0079182B">
        <w:t xml:space="preserve"> da je dužnik na dan </w:t>
      </w:r>
      <w:r w:rsidR="0024635D" w:rsidRPr="0024635D">
        <w:t>8</w:t>
      </w:r>
      <w:r w:rsidR="00FB5FF2" w:rsidRPr="0024635D">
        <w:t xml:space="preserve">. </w:t>
      </w:r>
      <w:r w:rsidR="0024635D" w:rsidRPr="0024635D">
        <w:t>prosinca</w:t>
      </w:r>
      <w:r w:rsidR="00FB5FF2" w:rsidRPr="0024635D">
        <w:t xml:space="preserve"> 201</w:t>
      </w:r>
      <w:r w:rsidR="0024635D" w:rsidRPr="0024635D">
        <w:t>6</w:t>
      </w:r>
      <w:r w:rsidR="00FB5FF2" w:rsidRPr="0024635D">
        <w:t xml:space="preserve">. u </w:t>
      </w:r>
      <w:r w:rsidR="00FB5FF2" w:rsidRPr="003E5697">
        <w:t xml:space="preserve">Očevidniku redoslijeda osnova za plaćanje imao evidentirane neizvršene osnove za plaćanje u neprekinutom razdoblju </w:t>
      </w:r>
      <w:r w:rsidR="00FB5FF2" w:rsidRPr="0024635D">
        <w:t xml:space="preserve">od </w:t>
      </w:r>
      <w:r w:rsidR="008B73D1" w:rsidRPr="0024635D">
        <w:t>1</w:t>
      </w:r>
      <w:r w:rsidR="003E7A20" w:rsidRPr="0024635D">
        <w:t>20</w:t>
      </w:r>
      <w:r w:rsidR="002213D4" w:rsidRPr="0024635D">
        <w:t xml:space="preserve"> dan</w:t>
      </w:r>
      <w:r w:rsidR="00204160" w:rsidRPr="0024635D">
        <w:t>a</w:t>
      </w:r>
      <w:r w:rsidR="00FB5FF2">
        <w:t xml:space="preserve"> te kako navedena agencija</w:t>
      </w:r>
      <w:r w:rsidR="00FB5FF2" w:rsidRPr="003E5697">
        <w:t xml:space="preserve"> vodi Očevidnik redoslijeda osnova za plaćanje</w:t>
      </w:r>
      <w:r w:rsidR="00FB5FF2">
        <w:t>,</w:t>
      </w:r>
      <w:r w:rsidR="00FB5FF2" w:rsidRPr="003E5697">
        <w:t xml:space="preserve"> </w:t>
      </w:r>
      <w:r w:rsidR="00FB5FF2" w:rsidRPr="00E974B3">
        <w:rPr>
          <w:lang w:val="en-GB"/>
        </w:rPr>
        <w:t>sud je prihvatio tvrdnje</w:t>
      </w:r>
      <w:r w:rsidR="00FB5FF2">
        <w:rPr>
          <w:lang w:val="en-GB"/>
        </w:rPr>
        <w:t xml:space="preserve"> Financijske agencije</w:t>
      </w:r>
      <w:r w:rsidR="00FB5FF2" w:rsidRPr="00E974B3">
        <w:rPr>
          <w:lang w:val="en-GB"/>
        </w:rPr>
        <w:t xml:space="preserve"> o neprekinutom razdoblju evidentiranih neizvršenih osnova za plaćanje koji su zavedeni u Očevidniku  redoslijeda osnova za plaćanje. </w:t>
      </w:r>
    </w:p>
    <w:p w:rsidRDefault="005A0DE5" w:rsidP="002F4DE8" w:rsidR="00AC37E3" w:rsidRPr="00E974B3">
      <w:pPr>
        <w:jc w:val="both"/>
      </w:pPr>
      <w:r>
        <w:rPr>
          <w:lang w:val="en-GB"/>
        </w:rPr>
        <w:tab/>
      </w:r>
      <w:r w:rsidR="00AC37E3"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600550">
      <w:pPr>
        <w:pStyle w:val="Tijeloteksta"/>
        <w:jc w:val="center"/>
      </w:pPr>
      <w:r w:rsidRPr="00FF58DC">
        <w:t xml:space="preserve">U </w:t>
      </w:r>
      <w:r w:rsidRPr="00600550">
        <w:t>Zag</w:t>
      </w:r>
      <w:r w:rsidR="00762460" w:rsidRPr="00600550">
        <w:t xml:space="preserve">rebu </w:t>
      </w:r>
      <w:r w:rsidR="00600550" w:rsidRPr="00600550">
        <w:t>4</w:t>
      </w:r>
      <w:r w:rsidR="00AC37E3" w:rsidRPr="00600550">
        <w:t xml:space="preserve">. </w:t>
      </w:r>
      <w:r w:rsidR="00600550" w:rsidRPr="00600550">
        <w:t>prosinca</w:t>
      </w:r>
      <w:r w:rsidR="00900561" w:rsidRPr="00600550">
        <w:t xml:space="preserve"> 2</w:t>
      </w:r>
      <w:r w:rsidR="002213D4" w:rsidRPr="00600550">
        <w:t>01</w:t>
      </w:r>
      <w:r w:rsidR="00600550" w:rsidRPr="00600550">
        <w:t>8</w:t>
      </w:r>
      <w:r w:rsidR="00900561" w:rsidRPr="00600550">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2D398E">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2D398E" w:rsidP="007B64C7" w:rsidR="002D398E">
      <w:pPr>
        <w:ind w:firstLine="708" w:left="3540"/>
        <w:jc w:val="right"/>
      </w:pPr>
    </w:p>
    <w:p w:rsidRDefault="002D398E" w:rsidP="007B64C7" w:rsidR="002D398E">
      <w:pPr>
        <w:ind w:firstLine="708" w:left="3540"/>
        <w:jc w:val="right"/>
      </w:pPr>
      <w:r>
        <w:t>Za točnost otpravka-ovlašteni službenik:</w:t>
      </w:r>
    </w:p>
    <w:p w:rsidRDefault="002D398E" w:rsidP="007B64C7" w:rsidR="002D398E">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rsidRPr="00F72239">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2D398E">
          <w:rPr>
            <w:noProof/>
          </w:rPr>
          <w:t>2</w:t>
        </w:r>
        <w:r>
          <w:fldChar w:fldCharType="end"/>
        </w:r>
      </w:sdtContent>
    </w:sdt>
    <w:r>
      <w:tab/>
      <w:t xml:space="preserve">        </w:t>
    </w:r>
    <w:r w:rsidR="007D49C6">
      <w:t xml:space="preserve">      </w:t>
    </w:r>
    <w:r>
      <w:t xml:space="preserve">89. </w:t>
    </w:r>
    <w:r w:rsidRPr="00F72239">
      <w:t>St-</w:t>
    </w:r>
    <w:r w:rsidR="00F72239" w:rsidRPr="00F72239">
      <w:t>2538</w:t>
    </w:r>
    <w:r w:rsidR="002213D4" w:rsidRPr="00F72239">
      <w:t>/17-</w:t>
    </w:r>
    <w:r w:rsidR="00600550">
      <w:t>13</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5035C"/>
    <w:rsid w:val="001847D1"/>
    <w:rsid w:val="001A6176"/>
    <w:rsid w:val="001A79EB"/>
    <w:rsid w:val="001E35A9"/>
    <w:rsid w:val="00200354"/>
    <w:rsid w:val="00204160"/>
    <w:rsid w:val="002213D4"/>
    <w:rsid w:val="00224984"/>
    <w:rsid w:val="00243248"/>
    <w:rsid w:val="0024635D"/>
    <w:rsid w:val="00254DC6"/>
    <w:rsid w:val="00294AD4"/>
    <w:rsid w:val="00294CF1"/>
    <w:rsid w:val="002A6BA6"/>
    <w:rsid w:val="002C0221"/>
    <w:rsid w:val="002D398E"/>
    <w:rsid w:val="002D799D"/>
    <w:rsid w:val="002E07CD"/>
    <w:rsid w:val="002F4DE8"/>
    <w:rsid w:val="00330F84"/>
    <w:rsid w:val="003469B5"/>
    <w:rsid w:val="0037408A"/>
    <w:rsid w:val="003A630A"/>
    <w:rsid w:val="003E15C9"/>
    <w:rsid w:val="003E3635"/>
    <w:rsid w:val="003E7A20"/>
    <w:rsid w:val="003F2758"/>
    <w:rsid w:val="00407A48"/>
    <w:rsid w:val="00423617"/>
    <w:rsid w:val="00445446"/>
    <w:rsid w:val="004768B8"/>
    <w:rsid w:val="00494628"/>
    <w:rsid w:val="004E5469"/>
    <w:rsid w:val="004F022B"/>
    <w:rsid w:val="00583223"/>
    <w:rsid w:val="005A0DE5"/>
    <w:rsid w:val="005C2C94"/>
    <w:rsid w:val="005F296E"/>
    <w:rsid w:val="005F3D5C"/>
    <w:rsid w:val="00600550"/>
    <w:rsid w:val="00607932"/>
    <w:rsid w:val="00643C23"/>
    <w:rsid w:val="00661F07"/>
    <w:rsid w:val="00690E3C"/>
    <w:rsid w:val="006A7E22"/>
    <w:rsid w:val="006D2291"/>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768DD"/>
    <w:rsid w:val="008A1581"/>
    <w:rsid w:val="008B73D1"/>
    <w:rsid w:val="008C4D21"/>
    <w:rsid w:val="008D73EC"/>
    <w:rsid w:val="00900561"/>
    <w:rsid w:val="009214EB"/>
    <w:rsid w:val="0094507F"/>
    <w:rsid w:val="00967701"/>
    <w:rsid w:val="00981ADF"/>
    <w:rsid w:val="009B00D4"/>
    <w:rsid w:val="009B5013"/>
    <w:rsid w:val="009C383A"/>
    <w:rsid w:val="00A15085"/>
    <w:rsid w:val="00A94094"/>
    <w:rsid w:val="00AA6FF2"/>
    <w:rsid w:val="00AC37E3"/>
    <w:rsid w:val="00AD1D41"/>
    <w:rsid w:val="00B255D3"/>
    <w:rsid w:val="00B35D62"/>
    <w:rsid w:val="00B639DE"/>
    <w:rsid w:val="00BD75C3"/>
    <w:rsid w:val="00BE39EF"/>
    <w:rsid w:val="00C10D4F"/>
    <w:rsid w:val="00CE6E4E"/>
    <w:rsid w:val="00CF5DEA"/>
    <w:rsid w:val="00D924AE"/>
    <w:rsid w:val="00E049F8"/>
    <w:rsid w:val="00E11510"/>
    <w:rsid w:val="00E21CB6"/>
    <w:rsid w:val="00E41EB3"/>
    <w:rsid w:val="00E43B53"/>
    <w:rsid w:val="00EA2143"/>
    <w:rsid w:val="00F31E99"/>
    <w:rsid w:val="00F56FDA"/>
    <w:rsid w:val="00F72239"/>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2D398E"/>
    <w:rPr>
      <w:color w:val="808080"/>
      <w:bdr w:space="0" w:sz="0" w:color="auto" w:val="none"/>
      <w:shd w:fill="auto" w:color="auto" w:val="clear"/>
    </w:rPr>
  </w:style>
  <w:style w:customStyle="true" w:styleId="eSPISCCParagraphDefaultFont" w:type="character">
    <w:name w:val="eSPIS_CC_Paragraph Default Font"/>
    <w:basedOn w:val="Zadanifontodlomka"/>
    <w:rsid w:val="002D3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98E"/>
    <w:rPr>
      <w:bdr w:space="0" w:sz="0" w:color="auto" w:val="none"/>
      <w:shd w:fill="FFFFCC" w:color="auto" w:val="clear"/>
      <w:lang w:val="hr-HR"/>
    </w:rPr>
  </w:style>
  <w:style w:customStyle="true" w:styleId="PozadinaSvijetloCrvena" w:type="character">
    <w:name w:val="Pozadina_SvijetloCrvena"/>
    <w:basedOn w:val="eSPISCCParagraphDefaultFont"/>
    <w:rsid w:val="002D3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9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91370549192,1&amp;cs=3EF284FE4A8C47D8EC81C09B76B305BC4"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St-2538/2017</izvorni_sadrzaj>
    <derivirana_varijabla naziv="DomainObject.Predmet.OznakaBroj_1">St-2538/2017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CARD FOR YOU d.o.o. zastupanog po punomoćniku Davor Grubić</izvorni_sadrzaj>
    <derivirana_varijabla naziv="DomainObject.Predmet.ProtustrankaFormated_1">  CARD FOR YOU d.o.o. zastupanog po punomoćniku Davor Grubić</derivirana_varijabla>
  </DomainObject.Predmet.ProtustrankaFormated>
  <DomainObject.Predmet.ProtustrankaFormatedOIB>
    <izvorni_sadrzaj>  CARD FOR YOU d.o.o., OIB 52823993059 zastupanog po punomoćniku Davor Grubić</izvorni_sadrzaj>
    <derivirana_varijabla naziv="DomainObject.Predmet.ProtustrankaFormatedOIB_1">  CARD FOR YOU d.o.o., OIB 52823993059 zastupanog po punomoćniku Davor Grubić</derivirana_varijabla>
  </DomainObject.Predmet.ProtustrankaFormatedOIB>
  <DomainObject.Predmet.ProtustrankaFormatedWithAdress>
    <izvorni_sadrzaj> CARD FOR YOU d.o.o., Vlade Gotovca 1, 10000 Zagreb zastupanog po punomoćniku Davor Grubić</izvorni_sadrzaj>
    <derivirana_varijabla naziv="DomainObject.Predmet.ProtustrankaFormatedWithAdress_1"> CARD FOR YOU d.o.o., Vlade Gotovca 1, 10000 Zagreb zastupanog po punomoćniku Davor Grubić</derivirana_varijabla>
  </DomainObject.Predmet.ProtustrankaFormatedWithAdress>
  <DomainObject.Predmet.ProtustrankaFormatedWithAdressOIB>
    <izvorni_sadrzaj> CARD FOR YOU d.o.o., OIB 52823993059, Vlade Gotovca 1, 10000 Zagreb zastupanog po punomoćniku Davor Grubić</izvorni_sadrzaj>
    <derivirana_varijabla naziv="DomainObject.Predmet.ProtustrankaFormatedWithAdressOIB_1"> CARD FOR YOU d.o.o., OIB 52823993059, Vlade Gotovca 1, 10000 Zagreb zastupanog po punomoćniku Davor Grubić</derivirana_varijabla>
  </DomainObject.Predmet.ProtustrankaFormatedWithAdressOIB>
  <DomainObject.Predmet.ProtustrankaWithAdress>
    <izvorni_sadrzaj>CARD FOR YOU d.o.o. Vlade Gotovca 1, 10000 Zagreb</izvorni_sadrzaj>
    <derivirana_varijabla naziv="DomainObject.Predmet.ProtustrankaWithAdress_1">CARD FOR YOU d.o.o. Vlade Gotovca 1, 10000 Zagreb</derivirana_varijabla>
  </DomainObject.Predmet.ProtustrankaWithAdress>
  <DomainObject.Predmet.ProtustrankaWithAdressOIB>
    <izvorni_sadrzaj>CARD FOR YOU d.o.o., OIB 52823993059, Vlade Gotovca 1, 10000 Zagreb</izvorni_sadrzaj>
    <derivirana_varijabla naziv="DomainObject.Predmet.ProtustrankaWithAdressOIB_1">CARD FOR YOU d.o.o., OIB 52823993059, Vlade Gotovca 1, 10000 Zagreb</derivirana_varijabla>
  </DomainObject.Predmet.ProtustrankaWithAdressOIB>
  <DomainObject.Predmet.ProtustrankaNazivFormated>
    <izvorni_sadrzaj>CARD FOR YOU d.o.o.</izvorni_sadrzaj>
    <derivirana_varijabla naziv="DomainObject.Predmet.ProtustrankaNazivFormated_1">CARD FOR YOU d.o.o.</derivirana_varijabla>
  </DomainObject.Predmet.ProtustrankaNazivFormated>
  <DomainObject.Predmet.ProtustrankaNazivFormatedOIB>
    <izvorni_sadrzaj>CARD FOR YOU d.o.o., OIB 52823993059</izvorni_sadrzaj>
    <derivirana_varijabla naziv="DomainObject.Predmet.ProtustrankaNazivFormatedOIB_1">CARD FOR YOU d.o.o., OIB 52823993059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CARD FOR YOU d.o.o. zastupanog po punomoćniku Davor Grubić</item>
    </izvorni_sadrzaj>
    <derivirana_varijabla naziv="DomainObject.Predmet.ProtuStrankaListFormated_1">
      <item>CARD FOR YOU d.o.o. zastupanog po punomoćniku Davor Grubić</item>
    </derivirana_varijabla>
  </DomainObject.Predmet.ProtuStrankaListFormated>
  <DomainObject.Predmet.ProtuStrankaListFormatedOIB>
    <izvorni_sadrzaj>
      <item>CARD FOR YOU d.o.o., OIB 52823993059 zastupanog po punomoćniku Davor Grubić</item>
    </izvorni_sadrzaj>
    <derivirana_varijabla naziv="DomainObject.Predmet.ProtuStrankaListFormatedOIB_1">
      <item>CARD FOR YOU d.o.o., OIB 52823993059 zastupanog po punomoćniku Davor Grubić</item>
    </derivirana_varijabla>
  </DomainObject.Predmet.ProtuStrankaListFormatedOIB>
  <DomainObject.Predmet.ProtuStrankaListFormatedWithAdress>
    <izvorni_sadrzaj>
      <item>CARD FOR YOU d.o.o., Vlade Gotovca 1, 10000 Zagreb zastupanog po punomoćniku Davor Grubić</item>
    </izvorni_sadrzaj>
    <derivirana_varijabla naziv="DomainObject.Predmet.ProtuStrankaListFormatedWithAdress_1">
      <item>CARD FOR YOU d.o.o., Vlade Gotovca 1, 10000 Zagreb zastupanog po punomoćniku Davor Grubić</item>
    </derivirana_varijabla>
  </DomainObject.Predmet.ProtuStrankaListFormatedWithAdress>
  <DomainObject.Predmet.ProtuStrankaListFormatedWithAdressOIB>
    <izvorni_sadrzaj>
      <item>CARD FOR YOU d.o.o., OIB 52823993059, Vlade Gotovca 1, 10000 Zagreb zastupanog po punomoćniku Davor Grubić</item>
    </izvorni_sadrzaj>
    <derivirana_varijabla naziv="DomainObject.Predmet.ProtuStrankaListFormatedWithAdressOIB_1">
      <item>CARD FOR YOU d.o.o., OIB 52823993059, Vlade Gotovca 1, 10000 Zagreb zastupanog po punomoćniku Davor Grubić</item>
    </derivirana_varijabla>
  </DomainObject.Predmet.ProtuStrankaListFormatedWithAdressOIB>
  <DomainObject.Predmet.ProtuStrankaListNazivFormated>
    <izvorni_sadrzaj>
      <item>CARD FOR YOU d.o.o.</item>
    </izvorni_sadrzaj>
    <derivirana_varijabla naziv="DomainObject.Predmet.ProtuStrankaListNazivFormated_1">
      <item>CARD FOR YOU d.o.o.</item>
    </derivirana_varijabla>
  </DomainObject.Predmet.ProtuStrankaListNazivFormated>
  <DomainObject.Predmet.ProtuStrankaListNazivFormatedOIB>
    <izvorni_sadrzaj>
      <item>CARD FOR YOU d.o.o., OIB 52823993059</item>
    </izvorni_sadrzaj>
    <derivirana_varijabla naziv="DomainObject.Predmet.ProtuStrankaListNazivFormatedOIB_1">
      <item>CARD FOR YOU d.o.o., OIB 52823993059</item>
    </derivirana_varijabla>
  </DomainObject.Predmet.ProtuStrankaListNazivFormatedOIB>
  <DomainObject.Predmet.OstaliListFormated>
    <izvorni_sadrzaj>
      <item>Davor Grubić punomoćnik sudionika u postupku CARD FOR YOU d.o.o.</item>
      <item>ŽDO u Zagrebu punomoćnik sudionika u postupku RH MF Porezna uprava Zagreb</item>
    </izvorni_sadrzaj>
    <derivirana_varijabla naziv="DomainObject.Predmet.OstaliListFormated_1">
      <item>Davor Grubić punomoćnik sudionika u postupku CARD FOR YOU d.o.o.</item>
      <item>ŽDO u Zagrebu punomoćnik sudionika u postupku RH MF Porezna uprava Zagreb</item>
    </derivirana_varijabla>
  </DomainObject.Predmet.OstaliListFormated>
  <DomainObject.Predmet.OstaliListFormatedOIB>
    <izvorni_sadrzaj>
      <item>Davor Grubić, OIB 01731430346 punomoćnik sudionika u postupku CARD FOR YOU d.o.o.</item>
      <item>ŽDO u Zagrebu, OIB 16488001145 punomoćnik sudionika u postupku RH MF Porezna uprava Zagreb</item>
    </izvorni_sadrzaj>
    <derivirana_varijabla naziv="DomainObject.Predmet.OstaliListFormatedOIB_1">
      <item>Davor Grubić, OIB 01731430346 punomoćnik sudionika u postupku CARD FOR YOU d.o.o.</item>
      <item>ŽDO u Zagrebu, OIB 16488001145 punomoćnik sudionika u postupku RH MF Porezna uprava Zagreb</item>
    </derivirana_varijabla>
  </DomainObject.Predmet.OstaliListFormatedOIB>
  <DomainObject.Predmet.OstaliListFormatedWithAdress>
    <izvorni_sadrzaj>
      <item>Davor Grubić, Šestinski Dol 137 C, 10000 Zagreb punomoćnik sudionika u postupku CARD FOR YOU d.o.o.</item>
      <item>ŽDO u Zagrebu, Savska cesta 41, 10000 Zagreb punomoćnik sudionika u postupku RH MF Porezna uprava Zagreb</item>
    </izvorni_sadrzaj>
    <derivirana_varijabla naziv="DomainObject.Predmet.OstaliListFormatedWithAdress_1">
      <item>Davor Grubić, Šestinski Dol 137 C, 10000 Zagreb punomoćnik sudionika u postupku CARD FOR YOU d.o.o.</item>
      <item>ŽDO u Zagrebu, Savska cesta 41, 10000 Zagreb punomoćnik sudionika u postupku RH MF Porezna uprava Zagreb</item>
    </derivirana_varijabla>
  </DomainObject.Predmet.OstaliListFormatedWithAdress>
  <DomainObject.Predmet.OstaliListFormatedWithAdressOIB>
    <izvorni_sadrzaj>
      <item>Davor Grubić, OIB 01731430346, Šestinski Dol 137 C, 10000 Zagreb punomoćnik sudionika u postupku CARD FOR YOU d.o.o.</item>
      <item>ŽDO u Zagrebu, OIB 16488001145, Savska cesta 41, 10000 Zagreb punomoćnik sudionika u postupku RH MF Porezna uprava Zagreb</item>
    </izvorni_sadrzaj>
    <derivirana_varijabla naziv="DomainObject.Predmet.OstaliListFormatedWithAdressOIB_1">
      <item>Davor Grubić, OIB 01731430346, Šestinski Dol 137 C, 10000 Zagreb punomoćnik sudionika u postupku CARD FOR YOU d.o.o.</item>
      <item>ŽDO u Zagrebu, OIB 16488001145, Savska cesta 41, 10000 Zagreb punomoćnik sudionika u postupku RH MF Porezna uprava Zagreb</item>
    </derivirana_varijabla>
  </DomainObject.Predmet.OstaliListFormatedWithAdressOIB>
  <DomainObject.Predmet.OstaliListNazivFormated>
    <izvorni_sadrzaj>
      <item>Davor Grubić</item>
      <item>ŽDO u Zagrebu</item>
    </izvorni_sadrzaj>
    <derivirana_varijabla naziv="DomainObject.Predmet.OstaliListNazivFormated_1">
      <item>Davor Grubić</item>
      <item>ŽDO u Zagrebu</item>
    </derivirana_varijabla>
  </DomainObject.Predmet.OstaliListNazivFormated>
  <DomainObject.Predmet.OstaliListNazivFormatedOIB>
    <izvorni_sadrzaj>
      <item>Davor Grubić, OIB 01731430346</item>
      <item>ŽDO u Zagrebu, OIB 16488001145</item>
    </izvorni_sadrzaj>
    <derivirana_varijabla naziv="DomainObject.Predmet.OstaliListNazivFormatedOIB_1">
      <item>Davor Grubić, OIB 01731430346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CARD FOR YOU d.o.o.</izvorni_sadrzaj>
    <derivirana_varijabla naziv="DomainObject.Predmet.ProtustrankaIDrugi_1">CARD FOR YOU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CARD FOR YOU d.o.o., OIB 52823993059, Vlade Gotovca 1, 10000 Zagreb</izvorni_sadrzaj>
    <derivirana_varijabla naziv="DomainObject.Predmet.ProtustrankaIDrugiAdressOIB_1">CARD FOR YOU d.o.o., OIB 52823993059,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CARD FOR YOU d.o.o.</item>
      <item>FINA Regionalni centar Zagreb</item>
      <item>Davor Grubić</item>
      <item>RH MF Porezna uprava Zagreb</item>
      <item>ŽDO u Zagrebu</item>
    </izvorni_sadrzaj>
    <derivirana_varijabla naziv="DomainObject.Predmet.SudioniciListNaziv_1">
      <item>CARD FOR YOU d.o.o.</item>
      <item>FINA Regionalni centar Zagreb</item>
      <item>Davor Grubić</item>
      <item>RH MF Porezna uprava Zagreb</item>
      <item>ŽDO u Zagrebu</item>
    </derivirana_varijabla>
  </DomainObject.Predmet.SudioniciListNaziv>
  <DomainObject.Predmet.SudioniciListAdressOIB>
    <izvorni_sadrzaj>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izvorni_sadrzaj>
    <derivirana_varijabla naziv="DomainObject.Predmet.SudioniciListAdressOIB_1">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52823993059</item>
      <item>, OIB 85821130368</item>
      <item>, OIB 01731430346</item>
      <item>, OIB 18683136487</item>
      <item>, OIB 16488001145</item>
    </izvorni_sadrzaj>
    <derivirana_varijabla naziv="DomainObject.Predmet.SudioniciListNazivOIB_1">
      <item>, OIB 52823993059</item>
      <item>, OIB 85821130368</item>
      <item>, OIB 01731430346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738</properties:Words>
  <properties:Characters>4150</properties:Characters>
  <properties:Lines>89</properties:Lines>
  <properties:Paragraphs>32</properties:Paragraphs>
  <properties:TotalTime>469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2018-12-05T13:27:00Z</cp:lastPrinted>
  <dcterms:modified xmlns:xsi="http://www.w3.org/2001/XMLSchema-instance" xsi:type="dcterms:W3CDTF">2018-12-05T13:27:00Z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(1.špranca  rješenje - prethodni postupak nakon ssp.docx)</vt:lpwstr>
  </prop:property>
  <prop:property name="CC_coloring" pid="4" fmtid="{D5CDD505-2E9C-101B-9397-08002B2CF9AE}">
    <vt:bool>false</vt:bool>
  </prop:property>
  <prop:property name="BrojStranica" pid="5" fmtid="{D5CDD505-2E9C-101B-9397-08002B2CF9AE}">
    <vt:i4>2</vt:i4>
  </prop:property>
</prop:Properties>
</file>