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e29e" w14:paraId="533e29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B371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B371C" w:rsidP="009B371C" w:rsidR="009B371C">
      <w:pPr>
        <w:pStyle w:val="Bezproreda"/>
        <w:ind w:firstLine="708" w:left="4956"/>
      </w:pPr>
      <w:r>
        <w:t xml:space="preserve">1 </w:t>
      </w:r>
      <w:proofErr w:type="spellStart"/>
      <w:r>
        <w:t>Stpn</w:t>
      </w:r>
      <w:proofErr w:type="spellEnd"/>
      <w:r>
        <w:t>-10/2016-3</w:t>
      </w:r>
    </w:p>
    <w:p w:rsidRDefault="009B371C" w:rsidP="009B371C" w:rsidR="009B371C">
      <w:pPr>
        <w:pStyle w:val="Bezproreda"/>
      </w:pPr>
    </w:p>
    <w:p w:rsidRDefault="009B371C" w:rsidP="009B371C" w:rsidR="009B371C">
      <w:pPr>
        <w:pStyle w:val="Bezproreda"/>
        <w:jc w:val="center"/>
      </w:pPr>
    </w:p>
    <w:p w:rsidRDefault="009B371C" w:rsidP="009B371C" w:rsidR="009B371C">
      <w:pPr>
        <w:pStyle w:val="Bezproreda"/>
        <w:jc w:val="center"/>
      </w:pPr>
      <w:r>
        <w:t>R E P U B L I K A      H R V A T S K A</w:t>
      </w:r>
    </w:p>
    <w:p w:rsidRDefault="009B371C" w:rsidP="009B371C" w:rsidR="009B371C">
      <w:pPr>
        <w:pStyle w:val="Bezproreda"/>
        <w:jc w:val="center"/>
      </w:pPr>
    </w:p>
    <w:p w:rsidRDefault="009B371C" w:rsidP="009B371C" w:rsidR="009B371C">
      <w:pPr>
        <w:pStyle w:val="Bezproreda"/>
        <w:jc w:val="center"/>
      </w:pPr>
      <w:r>
        <w:t>R J E Š E N J E</w:t>
      </w:r>
    </w:p>
    <w:p w:rsidRDefault="009B371C" w:rsidP="009B371C" w:rsidR="009B371C">
      <w:pPr>
        <w:pStyle w:val="Bezproreda"/>
      </w:pPr>
    </w:p>
    <w:p w:rsidRDefault="009B371C" w:rsidP="009B371C" w:rsidR="009B371C">
      <w:pPr>
        <w:pStyle w:val="Bezproreda"/>
      </w:pPr>
      <w:r>
        <w:t xml:space="preserve">TRGOVAČKI SUD U BJELOVARU, po  sucu Branki Pleskalt, u postupku </w:t>
      </w:r>
      <w:proofErr w:type="spellStart"/>
      <w:r>
        <w:t>predstečajne</w:t>
      </w:r>
      <w:proofErr w:type="spellEnd"/>
      <w:r>
        <w:t xml:space="preserve"> nagodbe nad dužnikom  DOMJANIĆ DRVO d.o.o. za poljoprivrednu proizvodnju, trgovinu, prijevoz i usluge VIROVITICA, Ivana Gundulića 19, OIB: 43360786664,  dana  24.  kolovoza  2016. godine</w:t>
      </w:r>
    </w:p>
    <w:p w:rsidRDefault="009B371C" w:rsidP="009B371C" w:rsidR="009B371C">
      <w:pPr>
        <w:pStyle w:val="Bezproreda"/>
      </w:pPr>
    </w:p>
    <w:p w:rsidRDefault="009B371C" w:rsidP="009B371C" w:rsidR="009B371C">
      <w:pPr>
        <w:pStyle w:val="Bezproreda"/>
        <w:jc w:val="center"/>
      </w:pPr>
      <w:r>
        <w:t>r i j e š i o     j e</w:t>
      </w:r>
    </w:p>
    <w:p w:rsidRDefault="009B371C" w:rsidP="009B371C" w:rsidR="009B371C">
      <w:pPr>
        <w:pStyle w:val="Bezproreda"/>
      </w:pPr>
    </w:p>
    <w:p w:rsidRDefault="009B371C" w:rsidP="009B371C" w:rsidR="009B371C">
      <w:pPr>
        <w:pStyle w:val="Bezproreda"/>
      </w:pPr>
      <w:r>
        <w:t xml:space="preserve">Ročište za sklapanje </w:t>
      </w:r>
      <w:proofErr w:type="spellStart"/>
      <w:r>
        <w:t>predstečajne</w:t>
      </w:r>
      <w:proofErr w:type="spellEnd"/>
      <w:r>
        <w:t xml:space="preserve"> nagodbe  u stečajnom predmetu nad dužnikom DOMJANIĆ DRVO d.o.o. za poljoprivrednu proizvodnju, trgovinu, prijevoz i usluge VIROVITICA, Ivana Gundulića 19, OIB: 43360786664 određuje se  za dan</w:t>
      </w:r>
    </w:p>
    <w:p w:rsidRDefault="009B371C" w:rsidP="009B371C" w:rsidR="009B371C">
      <w:pPr>
        <w:pStyle w:val="Bezproreda"/>
      </w:pPr>
    </w:p>
    <w:p w:rsidRDefault="009B371C" w:rsidP="009B371C" w:rsidR="009B371C">
      <w:pPr>
        <w:pStyle w:val="Bezproreda"/>
        <w:jc w:val="center"/>
      </w:pPr>
      <w:r>
        <w:t>27.  rujna  2016. godine u 10,00 sati</w:t>
      </w:r>
    </w:p>
    <w:p w:rsidRDefault="009B371C" w:rsidP="009B371C" w:rsidR="009B371C">
      <w:pPr>
        <w:pStyle w:val="Bezproreda"/>
        <w:jc w:val="center"/>
      </w:pPr>
    </w:p>
    <w:p w:rsidRDefault="009B371C" w:rsidP="009B371C" w:rsidR="009B371C">
      <w:pPr>
        <w:pStyle w:val="Bezproreda"/>
      </w:pPr>
      <w:r>
        <w:t xml:space="preserve">kod Trgovačkog suda u Bjelovaru, Dr. I. </w:t>
      </w:r>
      <w:proofErr w:type="spellStart"/>
      <w:r>
        <w:t>Lebovića</w:t>
      </w:r>
      <w:proofErr w:type="spellEnd"/>
      <w:r>
        <w:t xml:space="preserve"> 42, soba br. 4.</w:t>
      </w:r>
    </w:p>
    <w:p w:rsidRDefault="009B371C" w:rsidP="009B371C" w:rsidR="009B371C">
      <w:pPr>
        <w:pStyle w:val="Bezproreda"/>
      </w:pPr>
    </w:p>
    <w:p w:rsidRDefault="009B371C" w:rsidP="009B371C" w:rsidR="009B371C">
      <w:pPr>
        <w:pStyle w:val="Bezproreda"/>
      </w:pPr>
      <w:r>
        <w:t>Na ročište se pozivaju vjerovnici i dužnik.</w:t>
      </w:r>
    </w:p>
    <w:p w:rsidRDefault="009B371C" w:rsidP="009B371C" w:rsidR="009B371C">
      <w:pPr>
        <w:pStyle w:val="Bezproreda"/>
      </w:pPr>
    </w:p>
    <w:p w:rsidRDefault="009B371C" w:rsidP="009B371C" w:rsidR="009B371C">
      <w:pPr>
        <w:pStyle w:val="Bezproreda"/>
        <w:jc w:val="center"/>
      </w:pPr>
      <w:r>
        <w:t>Obrazloženje</w:t>
      </w:r>
    </w:p>
    <w:p w:rsidRDefault="009B371C" w:rsidP="009B371C" w:rsidR="009B371C">
      <w:pPr>
        <w:pStyle w:val="Bezproreda"/>
        <w:jc w:val="center"/>
      </w:pPr>
    </w:p>
    <w:p w:rsidRDefault="009B371C" w:rsidP="009B371C" w:rsidR="009B371C">
      <w:pPr>
        <w:pStyle w:val="Bezproreda"/>
      </w:pPr>
      <w:r>
        <w:t xml:space="preserve">Predlagatelj DOMJANIĆ DRVO d.o.o. za poljoprivrednu proizvodnju, trgovinu, prijevoz i usluge VIROVITICA, Ivana Gundulića 19, OIB: 43360786664, je dana 24. lipnja  2016. godine dostavio ovom sudu prijedlog za sklapanje </w:t>
      </w:r>
      <w:proofErr w:type="spellStart"/>
      <w:r>
        <w:t>predstečajne</w:t>
      </w:r>
      <w:proofErr w:type="spellEnd"/>
      <w:r>
        <w:t xml:space="preserve"> nagodbe s privicima koji su navedeni u članku 66. st. 2. Zakona o financijskom poslovanju i </w:t>
      </w:r>
      <w:proofErr w:type="spellStart"/>
      <w:r>
        <w:t>predstečajnoj</w:t>
      </w:r>
      <w:proofErr w:type="spellEnd"/>
      <w:r>
        <w:t xml:space="preserve"> nagodbi. </w:t>
      </w:r>
    </w:p>
    <w:p w:rsidRDefault="009B371C" w:rsidP="009B371C" w:rsidR="009B371C">
      <w:pPr>
        <w:pStyle w:val="Bezproreda"/>
      </w:pPr>
    </w:p>
    <w:p w:rsidRDefault="009B371C" w:rsidP="009B371C" w:rsidR="009B371C">
      <w:pPr>
        <w:pStyle w:val="Bezproreda"/>
      </w:pPr>
      <w:r>
        <w:t xml:space="preserve">Uvidom u prijedlog i dostavljene isprave sud je utvrdio da su ispunjene pretpostavke za sklapanje </w:t>
      </w:r>
      <w:proofErr w:type="spellStart"/>
      <w:r>
        <w:t>predstečajne</w:t>
      </w:r>
      <w:proofErr w:type="spellEnd"/>
      <w:r>
        <w:t xml:space="preserve"> nagodbe, pa je stoga temeljem članka 66. st. 3. istog zakona, riješio kao u izreci.</w:t>
      </w:r>
    </w:p>
    <w:p w:rsidRDefault="009B371C" w:rsidP="009B371C" w:rsidR="009B371C">
      <w:pPr>
        <w:pStyle w:val="Bezproreda"/>
      </w:pPr>
    </w:p>
    <w:p w:rsidRDefault="009B371C" w:rsidP="009B371C" w:rsidR="009B371C">
      <w:pPr>
        <w:pStyle w:val="Bezproreda"/>
      </w:pPr>
      <w:r>
        <w:t>U Bjelovaru,  24.  kolovoza  2016.</w:t>
      </w:r>
    </w:p>
    <w:p w:rsidRDefault="009B371C" w:rsidP="009B371C" w:rsidR="009B371C">
      <w:pPr>
        <w:pStyle w:val="Bezproreda"/>
      </w:pPr>
    </w:p>
    <w:p w:rsidRDefault="009B371C" w:rsidP="009B371C" w:rsidR="009B371C">
      <w:pPr>
        <w:pStyle w:val="Bezproreda"/>
      </w:pPr>
      <w:r>
        <w:t xml:space="preserve">                                                                                                         S U D A C</w:t>
      </w:r>
    </w:p>
    <w:p w:rsidRDefault="009B371C" w:rsidP="009B371C" w:rsidR="009B371C">
      <w:pPr>
        <w:pStyle w:val="Bezproreda"/>
      </w:pPr>
      <w:r>
        <w:t xml:space="preserve">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BRANKA PLESKALT  </w:t>
      </w:r>
    </w:p>
    <w:p w:rsidRDefault="009B371C" w:rsidP="009B371C" w:rsidR="009B371C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B371C" w:rsidP="009B371C" w:rsidR="009B371C">
      <w:pPr>
        <w:pStyle w:val="Bezproreda"/>
      </w:pPr>
      <w:r>
        <w:t>Dna: dužniku</w:t>
      </w:r>
    </w:p>
    <w:p w:rsidRDefault="009B371C" w:rsidP="009B371C" w:rsidR="009B371C">
      <w:pPr>
        <w:pStyle w:val="Bezproreda"/>
      </w:pPr>
      <w:r>
        <w:t xml:space="preserve">         FINI  s izvodom iz rješenja</w:t>
      </w:r>
    </w:p>
    <w:p w:rsidRDefault="009B371C" w:rsidP="009B371C" w:rsidR="009B371C">
      <w:pPr>
        <w:pStyle w:val="Bezproreda"/>
      </w:pPr>
      <w:r>
        <w:t xml:space="preserve">         Kal. ročište</w:t>
      </w:r>
    </w:p>
    <w:p w:rsidRDefault="009B371C" w:rsidP="009B371C" w:rsidR="00DA0242">
      <w:pPr>
        <w:pStyle w:val="Bezproreda"/>
      </w:pPr>
      <w:r>
        <w:t xml:space="preserve">Bjelovar, 24. 08. 2016. 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371C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182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Stpn-10/2016-3</izvorni_sadrzaj>
    <derivirana_varijabla naziv="DomainObject.Oznaka_1">Stpn-10/2016-3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Stpn-10/2016</izvorni_sadrzaj>
    <derivirana_varijabla naziv="DomainObject.Predmet.OznakaBroj_1">Stpn-10/2016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DOMJANIĆ DRVO d.o.o. za poljoprivrednu proizvodnju, trgovinu, prijevoz i usluge</izvorni_sadrzaj>
    <derivirana_varijabla naziv="DomainObject.Predmet.StrankaFormated_1">  DOMJANIĆ DRVO d.o.o. za poljoprivrednu proizvodnju, trgovinu, prijevoz i usluge</derivirana_varijabla>
  </DomainObject.Predmet.StrankaFormated>
  <DomainObject.Predmet.StrankaFormatedOIB>
    <izvorni_sadrzaj>  DOMJANIĆ DRVO d.o.o. za poljoprivrednu proizvodnju, trgovinu, prijevoz i usluge, OIB 43360786664</izvorni_sadrzaj>
    <derivirana_varijabla naziv="DomainObject.Predmet.StrankaFormatedOIB_1">  DOMJANIĆ DRVO d.o.o. za poljoprivrednu proizvodnju, trgovinu, prijevoz i usluge, OIB 43360786664</derivirana_varijabla>
  </DomainObject.Predmet.StrankaFormatedOIB>
  <DomainObject.Predmet.StrankaFormatedWithAdress>
    <izvorni_sadrzaj> DOMJANIĆ DRVO d.o.o. za poljoprivrednu proizvodnju, trgovinu, prijevoz i usluge, Ivana Gundulića 19, 33000 Virovitica</izvorni_sadrzaj>
    <derivirana_varijabla naziv="DomainObject.Predmet.StrankaFormatedWithAdress_1"> DOMJANIĆ DRVO d.o.o. za poljoprivrednu proizvodnju, trgovinu, prijevoz i usluge, Ivana Gundulića 19, 33000 Virovitica</derivirana_varijabla>
  </DomainObject.Predmet.StrankaFormatedWithAdress>
  <DomainObject.Predmet.StrankaFormatedWithAdressOIB>
    <izvorni_sadrzaj> DOMJANIĆ DRVO d.o.o. za poljoprivrednu proizvodnju, trgovinu, prijevoz i usluge, OIB 43360786664, Ivana Gundulića 19, 33000 Virovitica</izvorni_sadrzaj>
    <derivirana_varijabla naziv="DomainObject.Predmet.StrankaFormatedWithAdressOIB_1"> DOMJANIĆ DRVO d.o.o. za poljoprivrednu proizvodnju, trgovinu, prijevoz i usluge, OIB 43360786664, Ivana Gundulića 19, 33000 Virovitica</derivirana_varijabla>
  </DomainObject.Predmet.StrankaFormatedWithAdressOIB>
  <DomainObject.Predmet.StrankaWithAdress>
    <izvorni_sadrzaj>DOMJANIĆ DRVO d.o.o. za poljoprivrednu proizvodnju, trgovinu, prijevoz i usluge Ivana Gundulića 19,33000 Virovitica</izvorni_sadrzaj>
    <derivirana_varijabla naziv="DomainObject.Predmet.StrankaWithAdress_1">DOMJANIĆ DRVO d.o.o. za poljoprivrednu proizvodnju, trgovinu, prijevoz i usluge Ivana Gundulića 19,33000 Virovitica</derivirana_varijabla>
  </DomainObject.Predmet.StrankaWithAdress>
  <DomainObject.Predmet.StrankaWithAdressOIB>
    <izvorni_sadrzaj>DOMJANIĆ DRVO d.o.o. za poljoprivrednu proizvodnju, trgovinu, prijevoz i usluge, OIB 43360786664, Ivana Gundulića 19,33000 Virovitica</izvorni_sadrzaj>
    <derivirana_varijabla naziv="DomainObject.Predmet.StrankaWithAdressOIB_1">DOMJANIĆ DRVO d.o.o. za poljoprivrednu proizvodnju, trgovinu, prijevoz i usluge, OIB 43360786664, Ivana Gundulića 19,33000 Virovitica</derivirana_varijabla>
  </DomainObject.Predmet.StrankaWithAdressOIB>
  <DomainObject.Predmet.StrankaNazivFormated>
    <izvorni_sadrzaj>DOMJANIĆ DRVO d.o.o. za poljoprivrednu proizvodnju, trgovinu, prijevoz i usluge</izvorni_sadrzaj>
    <derivirana_varijabla naziv="DomainObject.Predmet.StrankaNazivFormated_1">DOMJANIĆ DRVO d.o.o. za poljoprivrednu proizvodnju, trgovinu, prijevoz i usluge</derivirana_varijabla>
  </DomainObject.Predmet.StrankaNazivFormated>
  <DomainObject.Predmet.StrankaNazivFormatedOIB>
    <izvorni_sadrzaj>DOMJANIĆ DRVO d.o.o. za poljoprivrednu proizvodnju, trgovinu, prijevoz i usluge, OIB 43360786664</izvorni_sadrzaj>
    <derivirana_varijabla naziv="DomainObject.Predmet.StrankaNazivFormatedOIB_1">DOMJANIĆ DRVO d.o.o. za poljoprivrednu proizvodnju, trgovinu, prijevoz i usluge, OIB 43360786664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DOMJANIĆ DRVO d.o.o. za poljoprivrednu proizvodnju, trgovinu, prijevoz i usluge</item>
    </izvorni_sadrzaj>
    <derivirana_varijabla naziv="DomainObject.Predmet.StrankaListFormated_1">
      <item>DOMJANIĆ DRVO d.o.o. za poljoprivrednu proizvodnju, trgovinu, prijevoz i usluge</item>
    </derivirana_varijabla>
  </DomainObject.Predmet.StrankaListFormated>
  <DomainObject.Predmet.StrankaListFormatedOIB>
    <izvorni_sadrzaj>
      <item>DOMJANIĆ DRVO d.o.o. za poljoprivrednu proizvodnju, trgovinu, prijevoz i usluge, OIB 43360786664</item>
    </izvorni_sadrzaj>
    <derivirana_varijabla naziv="DomainObject.Predmet.StrankaListFormatedOIB_1">
      <item>DOMJANIĆ DRVO d.o.o. za poljoprivrednu proizvodnju, trgovinu, prijevoz i usluge, OIB 43360786664</item>
    </derivirana_varijabla>
  </DomainObject.Predmet.StrankaListFormatedOIB>
  <DomainObject.Predmet.StrankaListFormatedWithAdress>
    <izvorni_sadrzaj>
      <item>DOMJANIĆ DRVO d.o.o. za poljoprivrednu proizvodnju, trgovinu, prijevoz i usluge, Ivana Gundulića 19, 33000 Virovitica</item>
    </izvorni_sadrzaj>
    <derivirana_varijabla naziv="DomainObject.Predmet.StrankaListFormatedWithAdress_1">
      <item>DOMJANIĆ DRVO d.o.o. za poljoprivrednu proizvodnju, trgovinu, prijevoz i usluge, Ivana Gundulića 19, 33000 Virovitica</item>
    </derivirana_varijabla>
  </DomainObject.Predmet.StrankaListFormatedWithAdress>
  <DomainObject.Predmet.StrankaListFormatedWithAdressOIB>
    <izvorni_sadrzaj>
      <item>DOMJANIĆ DRVO d.o.o. za poljoprivrednu proizvodnju, trgovinu, prijevoz i usluge, OIB 43360786664, Ivana Gundulića 19, 33000 Virovitica</item>
    </izvorni_sadrzaj>
    <derivirana_varijabla naziv="DomainObject.Predmet.StrankaListFormatedWithAdressOIB_1">
      <item>DOMJANIĆ DRVO d.o.o. za poljoprivrednu proizvodnju, trgovinu, prijevoz i usluge, OIB 43360786664, Ivana Gundulića 19, 33000 Virovitica</item>
    </derivirana_varijabla>
  </DomainObject.Predmet.StrankaListFormatedWithAdressOIB>
  <DomainObject.Predmet.StrankaListNazivFormated>
    <izvorni_sadrzaj>
      <item>DOMJANIĆ DRVO d.o.o. za poljoprivrednu proizvodnju, trgovinu, prijevoz i usluge</item>
    </izvorni_sadrzaj>
    <derivirana_varijabla naziv="DomainObject.Predmet.StrankaListNazivFormated_1">
      <item>DOMJANIĆ DRVO d.o.o. za poljoprivrednu proizvodnju, trgovinu, prijevoz i usluge</item>
    </derivirana_varijabla>
  </DomainObject.Predmet.StrankaListNazivFormated>
  <DomainObject.Predmet.StrankaListNazivFormatedOIB>
    <izvorni_sadrzaj>
      <item>DOMJANIĆ DRVO d.o.o. za poljoprivrednu proizvodnju, trgovinu, prijevoz i usluge, OIB 43360786664</item>
    </izvorni_sadrzaj>
    <derivirana_varijabla naziv="DomainObject.Predmet.StrankaListNazivFormatedOIB_1">
      <item>DOMJANIĆ DRVO d.o.o. za poljoprivrednu proizvodnju, trgovinu, prijevoz i usluge, OIB 43360786664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Stpn-10/2016-3</izvorni_sadrzaj>
    <derivirana_varijabla naziv="DomainObject.PoslovniBrojDokumenta_1">Stpn-10/2016-3</derivirana_varijabla>
  </DomainObject.PoslovniBrojDokumenta>
  <DomainObject.Predmet.StrankaIDrugi>
    <izvorni_sadrzaj>DOMJANIĆ DRVO d.o.o. za poljoprivrednu proizvodnju, trgovinu, prijevoz i usluge</izvorni_sadrzaj>
    <derivirana_varijabla naziv="DomainObject.Predmet.StrankaIDrugi_1">DOMJANIĆ DRVO d.o.o. za poljoprivrednu proizvodnju, trgovinu, prijevoz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DOMJANIĆ DRVO d.o.o. za poljoprivrednu proizvodnju, trgovinu, prijevoz i usluge, OIB 43360786664, Ivana Gundulića 19, 33000 Virovitica</izvorni_sadrzaj>
    <derivirana_varijabla naziv="DomainObject.Predmet.StrankaIDrugiAdressOIB_1">DOMJANIĆ DRVO d.o.o. za poljoprivrednu proizvodnju, trgovinu, prijevoz i usluge, OIB 43360786664, Ivana Gundulića 19,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DOMJANIĆ DRVO d.o.o. za poljoprivrednu proizvodnju, trgovinu, prijevoz i usluge</item>
    </izvorni_sadrzaj>
    <derivirana_varijabla naziv="DomainObject.Predmet.SudioniciListNaziv_1">
      <item>DOMJANIĆ DRVO d.o.o. za poljoprivrednu proizvodnju, trgovinu, prijevoz i usluge</item>
    </derivirana_varijabla>
  </DomainObject.Predmet.SudioniciListNaziv>
  <DomainObject.Predmet.SudioniciListAdressOIB>
    <izvorni_sadrzaj>
      <item>DOMJANIĆ DRVO d.o.o. za poljoprivrednu proizvodnju, trgovinu, prijevoz i usluge, OIB 43360786664, Ivana Gundulića 19,33000 Virovitica</item>
    </izvorni_sadrzaj>
    <derivirana_varijabla naziv="DomainObject.Predmet.SudioniciListAdressOIB_1">
      <item>DOMJANIĆ DRVO d.o.o. za poljoprivrednu proizvodnju, trgovinu, prijevoz i usluge, OIB 43360786664, Ivana Gundulića 19,33000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E351FB-D063-4D47-996E-4CB1E7261A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1171</properties:Characters>
  <properties:Lines>47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2016-08-24T09:13:00Z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Stpn-10/2016-3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