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8870" w14:paraId="676887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6205E4">
        <w:t>859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F30A84">
        <w:t>8</w:t>
      </w:r>
      <w:r w:rsidR="006205E4">
        <w:t>59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205E4">
        <w:t>EURO-ELASTIK d.o.o., OIB 60830282692, Jastrebarsko, Novaki 25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205E4">
        <w:t>61.369,02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205E4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62A41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30A84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7859</izvorni_sadrzaj>
    <derivirana_varijabla naziv="DomainObject.Predmet.Broj_1">7859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St-7859/2015</izvorni_sadrzaj>
    <derivirana_varijabla naziv="DomainObject.Predmet.OznakaBroj_1">St-7859/2015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EURO-ELASTIK d.o.o. zastupanog po punomoćniku JASMINKA STÜCKLE</izvorni_sadrzaj>
    <derivirana_varijabla naziv="DomainObject.Predmet.ProtustrankaFormated_1">  EURO-ELASTIK d.o.o. zastupanog po punomoćniku JASMINKA STÜCKLE</derivirana_varijabla>
  </DomainObject.Predmet.ProtustrankaFormated>
  <DomainObject.Predmet.ProtustrankaFormatedOIB>
    <izvorni_sadrzaj>  EURO-ELASTIK d.o.o., OIB 60830282692 zastupanog po punomoćniku JASMINKA STÜCKLE</izvorni_sadrzaj>
    <derivirana_varijabla naziv="DomainObject.Predmet.ProtustrankaFormatedOIB_1">  EURO-ELASTIK d.o.o., OIB 60830282692 zastupanog po punomoćniku JASMINKA STÜCKLE</derivirana_varijabla>
  </DomainObject.Predmet.ProtustrankaFormatedOIB>
  <DomainObject.Predmet.ProtustrankaFormatedWithAdress>
    <izvorni_sadrzaj> EURO-ELASTIK d.o.o., Novaki 25, 10450 Jastrebarsko zastupanog po punomoćniku JASMINKA STÜCKLE</izvorni_sadrzaj>
    <derivirana_varijabla naziv="DomainObject.Predmet.ProtustrankaFormatedWithAdress_1"> EURO-ELASTIK d.o.o., Novaki 25, 10450 Jastrebarsko zastupanog po punomoćniku JASMINKA STÜCKLE</derivirana_varijabla>
  </DomainObject.Predmet.ProtustrankaFormatedWithAdress>
  <DomainObject.Predmet.ProtustrankaFormatedWithAdressOIB>
    <izvorni_sadrzaj> EURO-ELASTIK d.o.o., OIB 60830282692, Novaki 25, 10450 Jastrebarsko zastupanog po punomoćniku JASMINKA STÜCKLE</izvorni_sadrzaj>
    <derivirana_varijabla naziv="DomainObject.Predmet.ProtustrankaFormatedWithAdressOIB_1"> EURO-ELASTIK d.o.o., OIB 60830282692, Novaki 25, 10450 Jastrebarsko zastupanog po punomoćniku JASMINKA STÜCKLE</derivirana_varijabla>
  </DomainObject.Predmet.ProtustrankaFormatedWithAdressOIB>
  <DomainObject.Predmet.ProtustrankaWithAdress>
    <izvorni_sadrzaj>EURO-ELASTIK d.o.o. Novaki 25, 10450 Jastrebarsko</izvorni_sadrzaj>
    <derivirana_varijabla naziv="DomainObject.Predmet.ProtustrankaWithAdress_1">EURO-ELASTIK d.o.o. Novaki 25, 10450 Jastrebarsko</derivirana_varijabla>
  </DomainObject.Predmet.ProtustrankaWithAdress>
  <DomainObject.Predmet.ProtustrankaWithAdressOIB>
    <izvorni_sadrzaj>EURO-ELASTIK d.o.o., OIB 60830282692, Novaki 25, 10450 Jastrebarsko</izvorni_sadrzaj>
    <derivirana_varijabla naziv="DomainObject.Predmet.ProtustrankaWithAdressOIB_1">EURO-ELASTIK d.o.o., OIB 60830282692, Novaki 25, 10450 Jastrebarsko</derivirana_varijabla>
  </DomainObject.Predmet.ProtustrankaWithAdressOIB>
  <DomainObject.Predmet.ProtustrankaNazivFormated>
    <izvorni_sadrzaj>EURO-ELASTIK d.o.o.</izvorni_sadrzaj>
    <derivirana_varijabla naziv="DomainObject.Predmet.ProtustrankaNazivFormated_1">EURO-ELASTIK d.o.o.</derivirana_varijabla>
  </DomainObject.Predmet.ProtustrankaNazivFormated>
  <DomainObject.Predmet.ProtustrankaNazivFormatedOIB>
    <izvorni_sadrzaj>EURO-ELASTIK d.o.o., OIB 60830282692</izvorni_sadrzaj>
    <derivirana_varijabla naziv="DomainObject.Predmet.ProtustrankaNazivFormatedOIB_1">EURO-ELASTIK d.o.o., OIB 60830282692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EURO-ELASTIK d.o.o. zastupanog po punomoćniku JASMINKA STÜCKLE</item>
    </izvorni_sadrzaj>
    <derivirana_varijabla naziv="DomainObject.Predmet.ProtuStrankaListFormated_1">
      <item>EURO-ELASTIK d.o.o. zastupanog po punomoćniku JASMINKA STÜCKLE</item>
    </derivirana_varijabla>
  </DomainObject.Predmet.ProtuStrankaListFormated>
  <DomainObject.Predmet.ProtuStrankaListFormatedOIB>
    <izvorni_sadrzaj>
      <item>EURO-ELASTIK d.o.o., OIB 60830282692 zastupanog po punomoćniku JASMINKA STÜCKLE</item>
    </izvorni_sadrzaj>
    <derivirana_varijabla naziv="DomainObject.Predmet.ProtuStrankaListFormatedOIB_1">
      <item>EURO-ELASTIK d.o.o., OIB 60830282692 zastupanog po punomoćniku JASMINKA STÜCKLE</item>
    </derivirana_varijabla>
  </DomainObject.Predmet.ProtuStrankaListFormatedOIB>
  <DomainObject.Predmet.ProtuStrankaListFormatedWithAdress>
    <izvorni_sadrzaj>
      <item>EURO-ELASTIK d.o.o., Novaki 25, 10450 Jastrebarsko zastupanog po punomoćniku JASMINKA STÜCKLE</item>
    </izvorni_sadrzaj>
    <derivirana_varijabla naziv="DomainObject.Predmet.ProtuStrankaListFormatedWithAdress_1">
      <item>EURO-ELASTIK d.o.o., Novaki 25, 10450 Jastrebarsko zastupanog po punomoćniku JASMINKA STÜCKLE</item>
    </derivirana_varijabla>
  </DomainObject.Predmet.ProtuStrankaListFormatedWithAdress>
  <DomainObject.Predmet.ProtuStrankaListFormatedWithAdressOIB>
    <izvorni_sadrzaj>
      <item>EURO-ELASTIK d.o.o., OIB 60830282692, Novaki 25, 10450 Jastrebarsko zastupanog po punomoćniku JASMINKA STÜCKLE</item>
    </izvorni_sadrzaj>
    <derivirana_varijabla naziv="DomainObject.Predmet.ProtuStrankaListFormatedWithAdressOIB_1">
      <item>EURO-ELASTIK d.o.o., OIB 60830282692, Novaki 25, 10450 Jastrebarsko zastupanog po punomoćniku JASMINKA STÜCKLE</item>
    </derivirana_varijabla>
  </DomainObject.Predmet.ProtuStrankaListFormatedWithAdressOIB>
  <DomainObject.Predmet.ProtuStrankaListNazivFormated>
    <izvorni_sadrzaj>
      <item>EURO-ELASTIK d.o.o.</item>
    </izvorni_sadrzaj>
    <derivirana_varijabla naziv="DomainObject.Predmet.ProtuStrankaListNazivFormated_1">
      <item>EURO-ELASTIK d.o.o.</item>
    </derivirana_varijabla>
  </DomainObject.Predmet.ProtuStrankaListNazivFormated>
  <DomainObject.Predmet.ProtuStrankaListNazivFormatedOIB>
    <izvorni_sadrzaj>
      <item>EURO-ELASTIK d.o.o., OIB 60830282692</item>
    </izvorni_sadrzaj>
    <derivirana_varijabla naziv="DomainObject.Predmet.ProtuStrankaListNazivFormatedOIB_1">
      <item>EURO-ELASTIK d.o.o., OIB 60830282692</item>
    </derivirana_varijabla>
  </DomainObject.Predmet.ProtuStrankaListNazivFormatedOIB>
  <DomainObject.Predmet.OstaliListFormated>
    <izvorni_sadrzaj>
      <item>JASMINKA STÜCKLE punomoćnik sudionika u postupku EURO-ELASTIK d.o.o.</item>
    </izvorni_sadrzaj>
    <derivirana_varijabla naziv="DomainObject.Predmet.OstaliListFormated_1">
      <item>JASMINKA STÜCKLE punomoćnik sudionika u postupku EURO-ELASTIK d.o.o.</item>
    </derivirana_varijabla>
  </DomainObject.Predmet.OstaliListFormated>
  <DomainObject.Predmet.OstaliListFormatedOIB>
    <izvorni_sadrzaj>
      <item>JASMINKA STÜCKLE punomoćnik sudionika u postupku EURO-ELASTIK d.o.o.</item>
    </izvorni_sadrzaj>
    <derivirana_varijabla naziv="DomainObject.Predmet.OstaliListFormatedOIB_1">
      <item>JASMINKA STÜCKLE punomoćnik sudionika u postupku EURO-ELASTIK d.o.o.</item>
    </derivirana_varijabla>
  </DomainObject.Predmet.OstaliListFormatedOIB>
  <DomainObject.Predmet.OstaliListFormatedWithAdress>
    <izvorni_sadrzaj>
      <item>JASMINKA STÜCKLE, Varoška 20, 23273 Ugljan punomoćnik sudionika u postupku EURO-ELASTIK d.o.o.</item>
    </izvorni_sadrzaj>
    <derivirana_varijabla naziv="DomainObject.Predmet.OstaliListFormatedWithAdress_1">
      <item>JASMINKA STÜCKLE, Varoška 20, 23273 Ugljan punomoćnik sudionika u postupku EURO-ELASTIK d.o.o.</item>
    </derivirana_varijabla>
  </DomainObject.Predmet.OstaliListFormatedWithAdress>
  <DomainObject.Predmet.OstaliListFormatedWithAdressOIB>
    <izvorni_sadrzaj>
      <item>JASMINKA STÜCKLE, Varoška 20, 23273 Ugljan punomoćnik sudionika u postupku EURO-ELASTIK d.o.o.</item>
    </izvorni_sadrzaj>
    <derivirana_varijabla naziv="DomainObject.Predmet.OstaliListFormatedWithAdressOIB_1">
      <item>JASMINKA STÜCKLE, Varoška 20, 23273 Ugljan punomoćnik sudionika u postupku EURO-ELASTIK d.o.o.</item>
    </derivirana_varijabla>
  </DomainObject.Predmet.OstaliListFormatedWithAdressOIB>
  <DomainObject.Predmet.OstaliListNazivFormated>
    <izvorni_sadrzaj>
      <item>JASMINKA STÜCKLE</item>
    </izvorni_sadrzaj>
    <derivirana_varijabla naziv="DomainObject.Predmet.OstaliListNazivFormated_1">
      <item>JASMINKA STÜCKLE</item>
    </derivirana_varijabla>
  </DomainObject.Predmet.OstaliListNazivFormated>
  <DomainObject.Predmet.OstaliListNazivFormatedOIB>
    <izvorni_sadrzaj>
      <item>JASMINKA STÜCKLE</item>
    </izvorni_sadrzaj>
    <derivirana_varijabla naziv="DomainObject.Predmet.OstaliListNazivFormatedOIB_1">
      <item>JASMINKA STÜCKLE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EURO-ELASTIK d.o.o.</izvorni_sadrzaj>
    <derivirana_varijabla naziv="DomainObject.Predmet.ProtustrankaIDrugi_1">EURO-ELASTIK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EURO-ELASTIK d.o.o., OIB 60830282692, Novaki 25, 10450 Jastrebarsko</izvorni_sadrzaj>
    <derivirana_varijabla naziv="DomainObject.Predmet.ProtustrankaIDrugiAdressOIB_1">EURO-ELASTIK d.o.o., OIB 60830282692, Novaki 25,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EURO-ELASTIK d.o.o.</item>
      <item>JASMINKA STÜCKLE</item>
    </izvorni_sadrzaj>
    <derivirana_varijabla naziv="DomainObject.Predmet.SudioniciListNaziv_1">
      <item>FINA Regionalni centar Zagreb</item>
      <item>EURO-ELASTIK d.o.o.</item>
      <item>JASMINKA STÜCKLE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EURO-ELASTIK d.o.o., OIB 60830282692, Novaki 25,10450 Jastrebarsko</item>
      <item>JASMINKA STÜCKLE, Varoška 20,23273 Ugljan</item>
    </izvorni_sadrzaj>
    <derivirana_varijabla naziv="DomainObject.Predmet.SudioniciListAdressOIB_1">
      <item>FINA Regionalni centar Zagreb, OIB 85821130368, Trg svibanjskih žrtava 1995. 1,10000 Zagreb</item>
      <item>EURO-ELASTIK d.o.o., OIB 60830282692, Novaki 25,10450 Jastrebarsko</item>
      <item>JASMINKA STÜCKLE, Varoška 20,23273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60830282692</item>
      <item>, OIB null</item>
    </izvorni_sadrzaj>
    <derivirana_varijabla naziv="DomainObject.Predmet.SudioniciListNazivOIB_1">
      <item>, OIB 85821130368</item>
      <item>, OIB 60830282692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C6115-7812-4BB1-88F6-A23B97BDC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1325</properties:Characters>
  <properties:Lines>48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2016-01-19T08:52:00Z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