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5851" w14:paraId="c52585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610EEF">
        <w:rPr>
          <w:rFonts w:hAnsi="Times New Roman" w:ascii="Times New Roman"/>
        </w:rPr>
        <w:t>2480</w:t>
      </w:r>
      <w:r w:rsidR="007958DD">
        <w:rPr>
          <w:rFonts w:hAnsi="Times New Roman" w:ascii="Times New Roman"/>
        </w:rPr>
        <w:t>/16-</w:t>
      </w:r>
      <w:r w:rsidR="00BA575B">
        <w:rPr>
          <w:rFonts w:hAnsi="Times New Roman" w:ascii="Times New Roman"/>
        </w:rPr>
        <w:t>2</w:t>
      </w:r>
      <w:r w:rsidR="00610EEF">
        <w:rPr>
          <w:rFonts w:hAnsi="Times New Roman" w:ascii="Times New Roman"/>
        </w:rPr>
        <w:t>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610EEF" w:rsidRPr="00610EEF">
        <w:rPr>
          <w:rFonts w:hAnsi="Times New Roman" w:ascii="Times New Roman"/>
        </w:rPr>
        <w:t>TEFILAK zadruga za završne radove u graditeljstvu i trgovini, Zagreb, Zagrebačka cesta 145/c, OIB: 31649095982</w:t>
      </w:r>
      <w:r w:rsidRPr="00733BA9">
        <w:rPr>
          <w:rFonts w:hAnsi="Times New Roman" w:ascii="Times New Roman"/>
        </w:rPr>
        <w:t xml:space="preserve">, </w:t>
      </w:r>
      <w:r w:rsidR="00610EEF">
        <w:rPr>
          <w:rFonts w:hAnsi="Times New Roman" w:ascii="Times New Roman"/>
        </w:rPr>
        <w:t>9</w:t>
      </w:r>
      <w:r w:rsidR="00BA575B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610EEF">
        <w:rPr>
          <w:rFonts w:hAnsi="Times New Roman" w:ascii="Times New Roman"/>
        </w:rPr>
        <w:t>8</w:t>
      </w:r>
      <w:r w:rsidR="00090457">
        <w:rPr>
          <w:rFonts w:hAnsi="Times New Roman" w:ascii="Times New Roman"/>
        </w:rPr>
        <w:t>0,00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610EEF">
        <w:rPr>
          <w:rFonts w:hAnsi="Times New Roman" w:ascii="Times New Roman"/>
        </w:rPr>
        <w:t>2480</w:t>
      </w:r>
      <w:r w:rsidRPr="00090457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28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610EEF" w:rsidRPr="00610EEF">
        <w:rPr>
          <w:rFonts w:hAnsi="Times New Roman" w:ascii="Times New Roman"/>
        </w:rPr>
        <w:t>TEFILAK zadruga za završne radove u graditeljstvu i trgovini, Zagreb, Zagrebačka cesta 145/c, OIB: 31649095982</w:t>
      </w:r>
      <w:r w:rsidRPr="00090457">
        <w:rPr>
          <w:rFonts w:hAnsi="Times New Roman" w:ascii="Times New Roman"/>
        </w:rPr>
        <w:t xml:space="preserve">, a rješenjem od </w:t>
      </w:r>
      <w:r w:rsidR="00610EEF">
        <w:rPr>
          <w:rFonts w:hAnsi="Times New Roman" w:ascii="Times New Roman"/>
        </w:rPr>
        <w:t>1</w:t>
      </w:r>
      <w:r>
        <w:rPr>
          <w:rFonts w:hAnsi="Times New Roman" w:ascii="Times New Roman"/>
        </w:rPr>
        <w:t>9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610EEF">
        <w:rPr>
          <w:rFonts w:hAnsi="Times New Roman" w:ascii="Times New Roman"/>
        </w:rPr>
        <w:t>9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otvoren je stečajni postupak nad dužnikom, imenovan je stečajni upravitelj Stjepan Lović, iz Zagreba, Preradovićeva 13, te je ujedno stečajni postupak nad dužnikom i zaključen, sukladno odredbi čl. 132. st. 1. i 2. Stečajnog zakona ("Narodne novine" broj 71/15-dalje SZ).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u ukupnom iznosu od </w:t>
      </w:r>
      <w:r w:rsidR="00610EEF">
        <w:rPr>
          <w:rFonts w:hAnsi="Times New Roman" w:ascii="Times New Roman"/>
        </w:rPr>
        <w:t>8</w:t>
      </w:r>
      <w:r>
        <w:rPr>
          <w:rFonts w:hAnsi="Times New Roman" w:ascii="Times New Roman"/>
        </w:rPr>
        <w:t>0,00</w:t>
      </w:r>
      <w:r w:rsidRPr="00090457">
        <w:rPr>
          <w:rFonts w:hAnsi="Times New Roman" w:ascii="Times New Roman"/>
        </w:rPr>
        <w:t xml:space="preserve"> kn, a koja se odnosi na trošak </w:t>
      </w:r>
      <w:r>
        <w:rPr>
          <w:rFonts w:hAnsi="Times New Roman" w:ascii="Times New Roman"/>
        </w:rPr>
        <w:t>upravnih biljega</w:t>
      </w:r>
      <w:r w:rsidR="00610EEF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lastRenderedPageBreak/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Uredbe o kriterijima i načinu obračuna i plaćanja nagrada stečajnim upraviteljima, te naknada stvarnih troškova sukladno odredbi čl. 94. st. 1. i 3. SZ-a.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10EEF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10EEF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63470">
        <w:rPr>
          <w:rFonts w:hAnsi="Times New Roman" w:ascii="Times New Roman"/>
        </w:rPr>
        <w:t>, v.r.</w:t>
      </w:r>
    </w:p>
    <w:p w:rsidRDefault="00C63470" w:rsidP="005808FA" w:rsidR="00C63470">
      <w:pPr>
        <w:jc w:val="right"/>
        <w:rPr>
          <w:rFonts w:hAnsi="Times New Roman" w:ascii="Times New Roman"/>
        </w:rPr>
      </w:pPr>
    </w:p>
    <w:p w:rsidRDefault="00C63470" w:rsidP="005808FA" w:rsidR="00C634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63470" w:rsidP="005808FA" w:rsidR="00C634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63470" w:rsidP="005808FA" w:rsidR="00C634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C63470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47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610EEF" w:rsidRPr="00610EEF">
          <w:rPr>
            <w:rFonts w:hAnsi="Times New Roman" w:ascii="Times New Roman"/>
          </w:rPr>
          <w:t>2480/16-21</w:t>
        </w:r>
      </w:p>
      <w:p w:rsidRDefault="00C63470" w:rsidR="0060670C">
        <w:pPr>
          <w:pStyle w:val="Zaglavlje"/>
          <w:jc w:val="center"/>
        </w:pPr>
      </w:p>
    </w:sdtContent>
  </w:sdt>
  <w:p w:rsidRDefault="00C6347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63470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4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4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TEFILAK zadruga za završne radove u graditeljstvu i trgovini zastupanog po punomoćniku Domagoj Kristić</izvorni_sadrzaj>
    <derivirana_varijabla naziv="DomainObject.Predmet.ProtustrankaFormated_1">  TEFILAK zadruga za završne radove u graditeljstvu i trgovini zastupanog po punomoćniku Domagoj Kristić</derivirana_varijabla>
  </DomainObject.Predmet.ProtustrankaFormated>
  <DomainObject.Predmet.ProtustrankaFormatedOIB>
    <izvorni_sadrzaj>  TEFILAK zadruga za završne radove u graditeljstvu i trgovini, OIB 31649095982 zastupanog po punomoćniku Domagoj Kristić</izvorni_sadrzaj>
    <derivirana_varijabla naziv="DomainObject.Predmet.ProtustrankaFormatedOIB_1">  TEFILAK zadruga za završne radove u graditeljstvu i trgovini, OIB 31649095982 zastupanog po punomoćniku Domagoj Kristić</derivirana_varijabla>
  </DomainObject.Predmet.ProtustrankaFormatedOIB>
  <DomainObject.Predmet.ProtustrankaFormatedWithAdress>
    <izvorni_sadrzaj> TEFILAK zadruga za završne radove u graditeljstvu i trgovini, Zagrebačka Cesta 145/c, 10000 Zagreb zastupanog po punomoćniku Domagoj Kristić</izvorni_sadrzaj>
    <derivirana_varijabla naziv="DomainObject.Predmet.ProtustrankaFormatedWithAdress_1"> TEFILAK zadruga za završne radove u graditeljstvu i trgovini, Zagrebačka Cesta 145/c, 10000 Zagreb zastupanog po punomoćniku Domagoj Kristić</derivirana_varijabla>
  </DomainObject.Predmet.ProtustrankaFormatedWithAdress>
  <DomainObject.Predmet.ProtustrankaFormatedWithAdressOIB>
    <izvorni_sadrzaj> TEFILAK zadruga za završne radove u graditeljstvu i trgovini, OIB 31649095982, Zagrebačka Cesta 145/c, 10000 Zagreb zastupanog po punomoćniku Domagoj Kristić</izvorni_sadrzaj>
    <derivirana_varijabla naziv="DomainObject.Predmet.ProtustrankaFormatedWithAdressOIB_1"> TEFILAK zadruga za završne radove u graditeljstvu i trgovini, OIB 31649095982, Zagrebačka Cesta 145/c, 10000 Zagreb zastupanog po punomoćniku Domagoj Kristić</derivirana_varijabla>
  </DomainObject.Predmet.ProtustrankaFormatedWithAdressOIB>
  <DomainObject.Predmet.ProtustrankaWithAdress>
    <izvorni_sadrzaj>TEFILAK zadruga za završne radove u graditeljstvu i trgovini Zagrebačka Cesta 145/c, 10000 Zagreb</izvorni_sadrzaj>
    <derivirana_varijabla naziv="DomainObject.Predmet.ProtustrankaWithAdress_1">TEFILAK zadruga za završne radove u graditeljstvu i trgovini Zagrebačka Cesta 145/c, 10000 Zagreb</derivirana_varijabla>
  </DomainObject.Predmet.ProtustrankaWithAdress>
  <DomainObject.Predmet.ProtustrankaWithAdressOIB>
    <izvorni_sadrzaj>TEFILAK zadruga za završne radove u graditeljstvu i trgovini, OIB 31649095982, Zagrebačka Cesta 145/c, 10000 Zagreb</izvorni_sadrzaj>
    <derivirana_varijabla naziv="DomainObject.Predmet.ProtustrankaWithAdressOIB_1">TEFILAK zadruga za završne radove u graditeljstvu i trgovini, OIB 31649095982, Zagrebačka Cesta 145/c, 10000 Zagreb</derivirana_varijabla>
  </DomainObject.Predmet.ProtustrankaWithAdressOIB>
  <DomainObject.Predmet.ProtustrankaNazivFormated>
    <izvorni_sadrzaj>TEFILAK zadruga za završne radove u graditeljstvu i trgovini</izvorni_sadrzaj>
    <derivirana_varijabla naziv="DomainObject.Predmet.ProtustrankaNazivFormated_1">TEFILAK zadruga za završne radove u graditeljstvu i trgovini</derivirana_varijabla>
  </DomainObject.Predmet.ProtustrankaNazivFormated>
  <DomainObject.Predmet.ProtustrankaNazivFormatedOIB>
    <izvorni_sadrzaj>TEFILAK zadruga za završne radove u graditeljstvu i trgovini, OIB 31649095982</izvorni_sadrzaj>
    <derivirana_varijabla naziv="DomainObject.Predmet.ProtustrankaNazivFormatedOIB_1">TEFILAK zadruga za završne radove u graditeljstvu i trgovini, OIB 31649095982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TEFILAK zadruga za završne radove u graditeljstvu i trgovini zastupanog po punomoćniku Domagoj Kristić</item>
    </izvorni_sadrzaj>
    <derivirana_varijabla naziv="DomainObject.Predmet.ProtuStrankaListFormated_1">
      <item>TEFILAK zadruga za završne radove u graditeljstvu i trgovini zastupanog po punomoćniku Domagoj Kristić</item>
    </derivirana_varijabla>
  </DomainObject.Predmet.ProtuStrankaListFormated>
  <DomainObject.Predmet.ProtuStrankaListFormatedOIB>
    <izvorni_sadrzaj>
      <item>TEFILAK zadruga za završne radove u graditeljstvu i trgovini, OIB 31649095982 zastupanog po punomoćniku Domagoj Kristić</item>
    </izvorni_sadrzaj>
    <derivirana_varijabla naziv="DomainObject.Predmet.ProtuStrankaListFormatedOIB_1">
      <item>TEFILAK zadruga za završne radove u graditeljstvu i trgovini, OIB 31649095982 zastupanog po punomoćniku Domagoj Kristić</item>
    </derivirana_varijabla>
  </DomainObject.Predmet.ProtuStrankaListFormatedOIB>
  <DomainObject.Predmet.ProtuStrankaListFormatedWithAdress>
    <izvorni_sadrzaj>
      <item>TEFILAK zadruga za završne radove u graditeljstvu i trgovini, Zagrebačka Cesta 145/c, 10000 Zagreb zastupanog po punomoćniku Domagoj Kristić</item>
    </izvorni_sadrzaj>
    <derivirana_varijabla naziv="DomainObject.Predmet.ProtuStrankaListFormatedWithAdress_1">
      <item>TEFILAK zadruga za završne radove u graditeljstvu i trgovini, Zagrebačka Cesta 145/c, 10000 Zagreb zastupanog po punomoćniku Domagoj Kristić</item>
    </derivirana_varijabla>
  </DomainObject.Predmet.ProtuStrankaListFormatedWithAdress>
  <DomainObject.Predmet.ProtuStrankaListFormatedWithAdressOIB>
    <izvorni_sadrzaj>
      <item>TEFILAK zadruga za završne radove u graditeljstvu i trgovini, OIB 31649095982, Zagrebačka Cesta 145/c, 10000 Zagreb zastupanog po punomoćniku Domagoj Kristić</item>
    </izvorni_sadrzaj>
    <derivirana_varijabla naziv="DomainObject.Predmet.ProtuStrankaListFormatedWithAdressOIB_1">
      <item>TEFILAK zadruga za završne radove u graditeljstvu i trgovini, OIB 31649095982, Zagrebačka Cesta 145/c, 10000 Zagreb zastupanog po punomoćniku Domagoj Kristić</item>
    </derivirana_varijabla>
  </DomainObject.Predmet.ProtuStrankaListFormatedWithAdressOIB>
  <DomainObject.Predmet.ProtuStrankaListNazivFormated>
    <izvorni_sadrzaj>
      <item>TEFILAK zadruga za završne radove u graditeljstvu i trgovini</item>
    </izvorni_sadrzaj>
    <derivirana_varijabla naziv="DomainObject.Predmet.ProtuStrankaListNazivFormated_1">
      <item>TEFILAK zadruga za završne radove u graditeljstvu i trgovini</item>
    </derivirana_varijabla>
  </DomainObject.Predmet.ProtuStrankaListNazivFormated>
  <DomainObject.Predmet.ProtuStrankaListNazivFormatedOIB>
    <izvorni_sadrzaj>
      <item>TEFILAK zadruga za završne radove u graditeljstvu i trgovini, OIB 31649095982</item>
    </izvorni_sadrzaj>
    <derivirana_varijabla naziv="DomainObject.Predmet.ProtuStrankaListNazivFormatedOIB_1">
      <item>TEFILAK zadruga za završne radove u graditeljstvu i trgovini, OIB 31649095982</item>
    </derivirana_varijabla>
  </DomainObject.Predmet.ProtuStrankaListNazivFormatedOIB>
  <DomainObject.Predmet.OstaliListFormated>
    <izvorni_sadrzaj>
      <item>Domagoj Kristić punomoćnik sudionika u postupku TEFILAK zadruga za završne radove u graditeljstvu i trgovini</item>
    </izvorni_sadrzaj>
    <derivirana_varijabla naziv="DomainObject.Predmet.OstaliListFormated_1">
      <item>Domagoj Kristić punomoćnik sudionika u postupku TEFILAK zadruga za završne radove u graditeljstvu i trgovini</item>
    </derivirana_varijabla>
  </DomainObject.Predmet.OstaliListFormated>
  <DomainObject.Predmet.OstaliListFormatedOIB>
    <izvorni_sadrzaj>
      <item>Domagoj Kristić, OIB 88445350660 punomoćnik sudionika u postupku TEFILAK zadruga za završne radove u graditeljstvu i trgovini</item>
    </izvorni_sadrzaj>
    <derivirana_varijabla naziv="DomainObject.Predmet.OstaliListFormatedOIB_1">
      <item>Domagoj Kristić, OIB 88445350660 punomoćnik sudionika u postupku TEFILAK zadruga za završne radove u graditeljstvu i trgovini</item>
    </derivirana_varijabla>
  </DomainObject.Predmet.OstaliListFormatedOIB>
  <DomainObject.Predmet.OstaliListFormatedWithAdress>
    <izvorni_sadrzaj>
      <item>Domagoj Kristić, Slanovečka 69, 10000 Zagreb punomoćnik sudionika u postupku TEFILAK zadruga za završne radove u graditeljstvu i trgovini</item>
    </izvorni_sadrzaj>
    <derivirana_varijabla naziv="DomainObject.Predmet.OstaliListFormatedWithAdress_1">
      <item>Domagoj Kristić, Slanovečka 69, 10000 Zagreb punomoćnik sudionika u postupku TEFILAK zadruga za završne radove u graditeljstvu i trgovini</item>
    </derivirana_varijabla>
  </DomainObject.Predmet.OstaliListFormatedWithAdress>
  <DomainObject.Predmet.OstaliListFormatedWithAdressOIB>
    <izvorni_sadrzaj>
      <item>Domagoj Kristić, OIB 88445350660, Slanovečka 69, 10000 Zagreb punomoćnik sudionika u postupku TEFILAK zadruga za završne radove u graditeljstvu i trgovini</item>
    </izvorni_sadrzaj>
    <derivirana_varijabla naziv="DomainObject.Predmet.OstaliListFormatedWithAdressOIB_1">
      <item>Domagoj Kristić, OIB 88445350660, Slanovečka 69, 10000 Zagreb punomoćnik sudionika u postupku TEFILAK zadruga za završne radove u graditeljstvu i trgovini</item>
    </derivirana_varijabla>
  </DomainObject.Predmet.OstaliListFormatedWithAdressOIB>
  <DomainObject.Predmet.OstaliListNazivFormated>
    <izvorni_sadrzaj>
      <item>Domagoj Kristić</item>
    </izvorni_sadrzaj>
    <derivirana_varijabla naziv="DomainObject.Predmet.OstaliListNazivFormated_1">
      <item>Domagoj Kristić</item>
    </derivirana_varijabla>
  </DomainObject.Predmet.OstaliListNazivFormated>
  <DomainObject.Predmet.OstaliListNazivFormatedOIB>
    <izvorni_sadrzaj>
      <item>Domagoj Kristić, OIB 88445350660</item>
    </izvorni_sadrzaj>
    <derivirana_varijabla naziv="DomainObject.Predmet.OstaliListNazivFormatedOIB_1">
      <item>Domagoj Kristić, OIB 88445350660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TEFILAK zadruga za završne radove u graditeljstvu i trgovini</izvorni_sadrzaj>
    <derivirana_varijabla naziv="DomainObject.Predmet.ProtustrankaIDrugi_1">TEFILAK zadruga za završne radove u graditeljstvu i trgovini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TEFILAK zadruga za završne radove u graditeljstvu i trgovini, OIB 31649095982, Zagrebačka Cesta 145/c, 10000 Zagreb</izvorni_sadrzaj>
    <derivirana_varijabla naziv="DomainObject.Predmet.ProtustrankaIDrugiAdressOIB_1">TEFILAK zadruga za završne radove u graditeljstvu i trgovini, OIB 31649095982, Zagrebačka Cesta 145/c,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TEFILAK zadruga za završne radove u graditeljstvu i trgovini</item>
      <item>Domagoj Kristić</item>
    </izvorni_sadrzaj>
    <derivirana_varijabla naziv="DomainObject.Predmet.SudioniciListNaziv_1">
      <item>FINA Regionalni centar Zagreb</item>
      <item>TEFILAK zadruga za završne radove u graditeljstvu i trgovini</item>
      <item>Domagoj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izvorni_sadrzaj>
    <derivirana_varijabla naziv="DomainObject.Predmet.SudioniciListAdressOIB_1"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31649095982</item>
      <item>, OIB 88445350660</item>
    </izvorni_sadrzaj>
    <derivirana_varijabla naziv="DomainObject.Predmet.SudioniciListNazivOIB_1">
      <item>, OIB 85821130368</item>
      <item>, OIB 31649095982</item>
      <item>, OIB 88445350660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0C985-9BCD-4CDA-9B74-40E1CFDC9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3108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2017-06-09T11:57:00Z</dcterms:created>
  <dc:creator>Gordana Grčić</dc:creator>
  <cp:lastModifiedBy>Žana Livaja</cp:lastModifiedBy>
  <cp:lastPrinted>2017-06-09T12:02:00Z</cp:lastPrinted>
  <dcterms:modified xmlns:xsi="http://www.w3.org/2001/XMLSchema-instance" xsi:type="dcterms:W3CDTF">2017-06-09T12:02:00Z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