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5d1d" w14:paraId="92b5d1d" w:rsidRDefault="00AE649C" w:rsidP="0070423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04233" w:rsidP="0070423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704233" w:rsidP="00704233" w:rsidR="00704233" w:rsidRPr="00B76F3C">
      <w:pPr>
        <w:pStyle w:val="SudNaziv"/>
      </w:pPr>
      <w:r>
        <w:t>TRGOVAČKI SUD U VARAŽDINU</w:t>
      </w:r>
    </w:p>
    <w:p w:rsidRDefault="00704233" w:rsidP="00704233" w:rsidR="00704233">
      <w:pPr>
        <w:spacing w:after="0"/>
        <w:jc w:val="center"/>
      </w:pPr>
    </w:p>
    <w:p w:rsidRDefault="00704233" w:rsidP="00704233" w:rsidR="00704233">
      <w:pPr>
        <w:spacing w:after="0"/>
        <w:jc w:val="center"/>
      </w:pPr>
    </w:p>
    <w:p w:rsidRDefault="00704233" w:rsidP="00704233" w:rsidR="00704233">
      <w:pPr>
        <w:spacing w:after="0"/>
        <w:jc w:val="center"/>
      </w:pPr>
    </w:p>
    <w:p w:rsidRDefault="00704233" w:rsidP="00704233" w:rsidR="00704233">
      <w:pPr>
        <w:spacing w:after="0"/>
        <w:jc w:val="center"/>
      </w:pPr>
    </w:p>
    <w:p w:rsidRDefault="00704233" w:rsidP="00704233" w:rsidR="00704233">
      <w:pPr>
        <w:spacing w:after="0"/>
      </w:pPr>
      <w:r>
        <w:t xml:space="preserve">                                        U  I M E  R E P U B L I K E  H R V A T S K E</w:t>
      </w:r>
    </w:p>
    <w:p w:rsidRDefault="00704233" w:rsidP="00704233" w:rsidR="00704233">
      <w:pPr>
        <w:spacing w:after="0"/>
      </w:pPr>
    </w:p>
    <w:p w:rsidRDefault="00704233" w:rsidP="00704233" w:rsidR="00704233">
      <w:pPr>
        <w:spacing w:after="0"/>
        <w:jc w:val="center"/>
      </w:pPr>
      <w:r>
        <w:t>R J E Š E NJ E</w:t>
      </w:r>
    </w:p>
    <w:p w:rsidRDefault="00704233" w:rsidP="00704233" w:rsidR="00704233">
      <w:pPr>
        <w:spacing w:after="0"/>
      </w:pPr>
    </w:p>
    <w:p w:rsidRDefault="00704233" w:rsidP="00704233" w:rsidR="00704233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GRADNJA POSEDI d.o.o. Brezje, Brezje 142, OIB: 58355872456, dana 16. lipnja 2016., </w:t>
      </w:r>
    </w:p>
    <w:p w:rsidRDefault="00704233" w:rsidP="00704233" w:rsidR="00704233">
      <w:pPr>
        <w:spacing w:after="0"/>
        <w:jc w:val="center"/>
      </w:pPr>
    </w:p>
    <w:p w:rsidRDefault="00704233" w:rsidP="00704233" w:rsidR="00704233">
      <w:pPr>
        <w:spacing w:after="0"/>
        <w:jc w:val="center"/>
      </w:pPr>
      <w:r>
        <w:t>r i j e š i o  j e</w:t>
      </w:r>
    </w:p>
    <w:p w:rsidRDefault="00704233" w:rsidP="00704233" w:rsidR="00704233">
      <w:pPr>
        <w:spacing w:after="0"/>
      </w:pPr>
    </w:p>
    <w:p w:rsidRDefault="00704233" w:rsidP="00704233" w:rsidR="00704233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GRADNJA POSEDI d.o.o. Brezje, Brezje 142, OIB: 58355872456, s danom 16. lipnja 2016. u 10,00 sati.</w:t>
      </w:r>
    </w:p>
    <w:p w:rsidRDefault="00704233" w:rsidP="00704233" w:rsidR="00704233">
      <w:pPr>
        <w:spacing w:after="0"/>
        <w:ind w:hanging="705" w:left="1413"/>
        <w:jc w:val="both"/>
      </w:pPr>
    </w:p>
    <w:p w:rsidRDefault="00704233" w:rsidP="00704233" w:rsidR="00704233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Marijan Drljanovčan iz Miholjanca, A. Mihanovića 131, OIB: 49708160625.</w:t>
      </w:r>
    </w:p>
    <w:p w:rsidRDefault="00704233" w:rsidP="00704233" w:rsidR="00704233">
      <w:pPr>
        <w:spacing w:after="0"/>
        <w:ind w:hanging="705" w:left="1413"/>
        <w:jc w:val="both"/>
      </w:pPr>
    </w:p>
    <w:p w:rsidRDefault="00704233" w:rsidP="00704233" w:rsidR="00704233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GRADNJA POSEDI d.o.o. Brezje, Brezje 142, OIB: 58355872456.</w:t>
      </w:r>
    </w:p>
    <w:p w:rsidRDefault="00704233" w:rsidP="00704233" w:rsidR="00704233">
      <w:pPr>
        <w:spacing w:after="0"/>
        <w:ind w:hanging="705" w:left="1410"/>
        <w:jc w:val="both"/>
      </w:pPr>
    </w:p>
    <w:p w:rsidRDefault="00704233" w:rsidP="00704233" w:rsidR="00704233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704233" w:rsidP="00704233" w:rsidR="00704233">
      <w:pPr>
        <w:spacing w:after="0"/>
        <w:jc w:val="both"/>
      </w:pPr>
    </w:p>
    <w:p w:rsidRDefault="00704233" w:rsidP="00704233" w:rsidR="00704233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GRADNJA POSEDI d.o.o. Brezje, Brezje 142, OIB: 58355872456, bit će brisan iz sudskog registra.</w:t>
      </w:r>
    </w:p>
    <w:p w:rsidRDefault="00704233" w:rsidP="00704233" w:rsidR="00704233">
      <w:pPr>
        <w:spacing w:after="0"/>
        <w:jc w:val="center"/>
      </w:pPr>
    </w:p>
    <w:p w:rsidRDefault="00704233" w:rsidP="00704233" w:rsidR="00704233">
      <w:pPr>
        <w:spacing w:after="0"/>
        <w:jc w:val="center"/>
      </w:pPr>
      <w:r>
        <w:t>Obrazloženje</w:t>
      </w:r>
    </w:p>
    <w:p w:rsidRDefault="00704233" w:rsidP="00704233" w:rsidR="00704233">
      <w:pPr>
        <w:spacing w:after="0"/>
      </w:pPr>
    </w:p>
    <w:p w:rsidRDefault="00704233" w:rsidP="00704233" w:rsidR="00704233">
      <w:pPr>
        <w:spacing w:after="0"/>
        <w:jc w:val="both"/>
      </w:pPr>
      <w:r>
        <w:tab/>
        <w:t>Predlagatelj Financijska agencija Regionalni centar Zagreb, Podružnica Varaždin je dana 30. listopada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704233" w:rsidP="00704233" w:rsidR="00704233">
      <w:pPr>
        <w:spacing w:after="0"/>
      </w:pPr>
    </w:p>
    <w:p w:rsidRDefault="00704233" w:rsidP="00704233" w:rsidR="00704233">
      <w:pPr>
        <w:spacing w:after="0"/>
      </w:pPr>
    </w:p>
    <w:p w:rsidRDefault="00704233" w:rsidP="00704233" w:rsidR="00704233">
      <w:pPr>
        <w:spacing w:after="0"/>
      </w:pPr>
    </w:p>
    <w:p w:rsidRDefault="00704233" w:rsidP="00704233" w:rsidR="00704233">
      <w:pPr>
        <w:spacing w:after="0"/>
        <w:jc w:val="both"/>
      </w:pPr>
      <w:r>
        <w:lastRenderedPageBreak/>
        <w:tab/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704233" w:rsidP="00704233" w:rsidR="00704233">
      <w:pPr>
        <w:spacing w:after="0"/>
      </w:pPr>
    </w:p>
    <w:p w:rsidRDefault="00704233" w:rsidP="00704233" w:rsidR="00704233">
      <w:pPr>
        <w:spacing w:after="0"/>
        <w:jc w:val="center"/>
      </w:pPr>
      <w:r>
        <w:t>U Varaždinu 16. lipnja 2016.</w:t>
      </w:r>
    </w:p>
    <w:p w:rsidRDefault="00704233" w:rsidP="00704233" w:rsidR="00704233">
      <w:pPr>
        <w:spacing w:after="0"/>
        <w:jc w:val="center"/>
      </w:pPr>
    </w:p>
    <w:p w:rsidRDefault="00704233" w:rsidP="00704233" w:rsidR="007042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704233" w:rsidP="00704233" w:rsidR="00704233">
      <w:pPr>
        <w:spacing w:after="0"/>
      </w:pPr>
    </w:p>
    <w:p w:rsidRDefault="00704233" w:rsidP="00704233" w:rsidR="007042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704233" w:rsidP="00704233" w:rsidR="00704233">
      <w:pPr>
        <w:spacing w:after="0"/>
      </w:pPr>
    </w:p>
    <w:p w:rsidRDefault="00704233" w:rsidP="00704233" w:rsidR="007042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4233" w:rsidP="00704233" w:rsidR="007042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4233" w:rsidP="00704233" w:rsidR="00704233">
      <w:pPr>
        <w:spacing w:after="0"/>
        <w:ind w:firstLine="708"/>
      </w:pPr>
      <w:r>
        <w:t>Uputa o pravnom lijeku:</w:t>
      </w:r>
    </w:p>
    <w:p w:rsidRDefault="00704233" w:rsidP="00704233" w:rsidR="0070423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704233" w:rsidP="00704233" w:rsidR="0070423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04233" w:rsidP="00704233" w:rsidR="00704233">
      <w:pPr>
        <w:spacing w:after="0"/>
      </w:pPr>
    </w:p>
    <w:p w:rsidRDefault="00704233" w:rsidP="00704233" w:rsidR="00704233">
      <w:pPr>
        <w:spacing w:after="0"/>
      </w:pPr>
    </w:p>
    <w:p w:rsidRDefault="00704233" w:rsidP="00704233" w:rsidR="00704233">
      <w:pPr>
        <w:spacing w:after="0"/>
      </w:pPr>
      <w:r>
        <w:t>DNA:</w:t>
      </w:r>
    </w:p>
    <w:p w:rsidRDefault="00704233" w:rsidP="00704233" w:rsidR="0070423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704233" w:rsidP="00704233" w:rsidR="0070423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704233" w:rsidP="00704233" w:rsidR="00704233">
      <w:pPr>
        <w:numPr>
          <w:ilvl w:val="0"/>
          <w:numId w:val="47"/>
        </w:numPr>
        <w:spacing w:after="0"/>
      </w:pPr>
      <w:r>
        <w:t>Dužnik GRADNJA POSEDI d.o.o. Brezje, Brezje 142, 40 311 Lopatinec.</w:t>
      </w:r>
    </w:p>
    <w:p w:rsidRDefault="00704233" w:rsidP="00704233" w:rsidR="00704233">
      <w:pPr>
        <w:numPr>
          <w:ilvl w:val="0"/>
          <w:numId w:val="47"/>
        </w:numPr>
        <w:spacing w:after="0"/>
      </w:pPr>
      <w:r>
        <w:t>Osoba ovlaštena za zastupanje – Slava Posedi, Brezje 142/A, Brezje, 40 311 Lopatinec.</w:t>
      </w:r>
    </w:p>
    <w:p w:rsidRDefault="00704233" w:rsidP="00704233" w:rsidR="00704233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704233" w:rsidP="00704233" w:rsidR="00704233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704233" w:rsidP="00704233" w:rsidR="00704233">
      <w:pPr>
        <w:numPr>
          <w:ilvl w:val="0"/>
          <w:numId w:val="47"/>
        </w:numPr>
        <w:spacing w:after="0"/>
      </w:pPr>
      <w:r>
        <w:t>Stečajni upravitelj- Marijan Drljanovčan iz Miholjanca, A. Mihanovića 131, 48 326 Virje.</w:t>
      </w:r>
    </w:p>
    <w:p w:rsidRDefault="00704233" w:rsidP="00704233" w:rsidR="00704233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704233" w:rsidR="00AE649C" w:rsidRPr="00B76F3C">
      <w:pPr>
        <w:pStyle w:val="SudSjedite"/>
      </w:pPr>
      <w:r>
        <w:tab/>
      </w:r>
    </w:p>
    <w:p w:rsidRDefault="00CB0EA4" w:rsidP="00704233" w:rsidR="00CB0EA4">
      <w:pPr>
        <w:pStyle w:val="Naslovdokumenta"/>
        <w:spacing w:after="0"/>
      </w:pPr>
    </w:p>
    <w:p w:rsidRDefault="0071688E" w:rsidP="00704233" w:rsidR="0071688E">
      <w:pPr>
        <w:pStyle w:val="Poetniodjeljak"/>
        <w:spacing w:after="0"/>
      </w:pPr>
    </w:p>
    <w:p w:rsidRDefault="00A21F0D" w:rsidP="00704233" w:rsidR="00A21F0D">
      <w:pPr>
        <w:pStyle w:val="NormaleSPIS"/>
        <w:spacing w:after="0"/>
        <w:rPr>
          <w:noProof/>
        </w:rPr>
      </w:pPr>
    </w:p>
    <w:p w:rsidRDefault="00DA0242" w:rsidP="00704233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233" w:rsidR="008333A9">
    <w:pPr>
      <w:pStyle w:val="Zaglavlje"/>
    </w:pPr>
    <w:r>
      <w:rPr>
        <w:rStyle w:val="PozadinaSvijetloCrvena"/>
        <w:shd w:fill="auto" w:color="auto" w:val="clear"/>
      </w:rPr>
      <w:t>Poslovni broj. 7 St-585/15-5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B32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233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405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St-585/2015-5</izvorni_sadrzaj>
    <derivirana_varijabla naziv="DomainObject.Oznaka_1">St-585/2015-5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St-585/2015</izvorni_sadrzaj>
    <derivirana_varijabla naziv="DomainObject.Predmet.OznakaBroj_1">St-585/2015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St-128/15
========</izvorni_sadrzaj>
    <derivirana_varijabla naziv="DomainObject.Predmet.PrimjedbaSuca_1">2 St-128/15
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POSEDI društvo s ograničenom odgovornošću za građenje</izvorni_sadrzaj>
    <derivirana_varijabla naziv="DomainObject.Predmet.ProtustrankaFormated_1">  GRADNJA POSEDI društvo s ograničenom odgovornošću za građenje</derivirana_varijabla>
  </DomainObject.Predmet.ProtustrankaFormated>
  <DomainObject.Predmet.ProtustrankaFormatedOIB>
    <izvorni_sadrzaj>  GRADNJA POSEDI društvo s ograničenom odgovornošću za građenje, OIB 58355872456</izvorni_sadrzaj>
    <derivirana_varijabla naziv="DomainObject.Predmet.ProtustrankaFormatedOIB_1">  GRADNJA POSEDI društvo s ograničenom odgovornošću za građenje, OIB 58355872456</derivirana_varijabla>
  </DomainObject.Predmet.ProtustrankaFormatedOIB>
  <DomainObject.Predmet.ProtustrankaFormatedWithAdress>
    <izvorni_sadrzaj> GRADNJA POSEDI društvo s ograničenom odgovornošću za građenje, Brezje 142/a, 40000 Brezje</izvorni_sadrzaj>
    <derivirana_varijabla naziv="DomainObject.Predmet.ProtustrankaFormatedWithAdress_1"> GRADNJA POSEDI društvo s ograničenom odgovornošću za građenje, Brezje 142/a, 40000 Brezje</derivirana_varijabla>
  </DomainObject.Predmet.ProtustrankaFormatedWithAdress>
  <DomainObject.Predmet.ProtustrankaFormatedWithAdressOIB>
    <izvorni_sadrzaj> GRADNJA POSEDI društvo s ograničenom odgovornošću za građenje, OIB 58355872456, Brezje 142/a, 40000 Brezje</izvorni_sadrzaj>
    <derivirana_varijabla naziv="DomainObject.Predmet.ProtustrankaFormatedWithAdressOIB_1"> GRADNJA POSEDI društvo s ograničenom odgovornošću za građenje, OIB 58355872456, Brezje 142/a, 40000 Brezje</derivirana_varijabla>
  </DomainObject.Predmet.ProtustrankaFormatedWithAdressOIB>
  <DomainObject.Predmet.ProtustrankaWithAdress>
    <izvorni_sadrzaj>GRADNJA POSEDI društvo s ograničenom odgovornošću za građenje Brezje 142/a, 40000 Brezje</izvorni_sadrzaj>
    <derivirana_varijabla naziv="DomainObject.Predmet.ProtustrankaWithAdress_1">GRADNJA POSEDI društvo s ograničenom odgovornošću za građenje Brezje 142/a, 40000 Brezje</derivirana_varijabla>
  </DomainObject.Predmet.ProtustrankaWithAdress>
  <DomainObject.Predmet.ProtustrankaWithAdressOIB>
    <izvorni_sadrzaj>GRADNJA POSEDI društvo s ograničenom odgovornošću za građenje, OIB 58355872456, Brezje 142/a, 40000 Brezje</izvorni_sadrzaj>
    <derivirana_varijabla naziv="DomainObject.Predmet.ProtustrankaWithAdressOIB_1">GRADNJA POSEDI društvo s ograničenom odgovornošću za građenje, OIB 58355872456, Brezje 142/a, 40000 Brezje</derivirana_varijabla>
  </DomainObject.Predmet.ProtustrankaWithAdressOIB>
  <DomainObject.Predmet.ProtustrankaNazivFormated>
    <izvorni_sadrzaj>GRADNJA POSEDI društvo s ograničenom odgovornošću za građenje</izvorni_sadrzaj>
    <derivirana_varijabla naziv="DomainObject.Predmet.ProtustrankaNazivFormated_1">GRADNJA POSEDI društvo s ograničenom odgovornošću za građenje</derivirana_varijabla>
  </DomainObject.Predmet.ProtustrankaNazivFormated>
  <DomainObject.Predmet.ProtustrankaNazivFormatedOIB>
    <izvorni_sadrzaj>GRADNJA POSEDI društvo s ograničenom odgovornošću za građenje, OIB 58355872456</izvorni_sadrzaj>
    <derivirana_varijabla naziv="DomainObject.Predmet.ProtustrankaNazivFormatedOIB_1">GRADNJA POSEDI društvo s ograničenom odgovornošću za građenje, OIB 58355872456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216261.56</izvorni_sadrzaj>
    <derivirana_varijabla naziv="DomainObject.Predmet.TrenutnaVrijednost_1">216261.56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POSEDI društvo s ograničenom odgovornošću za građenje</item>
    </izvorni_sadrzaj>
    <derivirana_varijabla naziv="DomainObject.Predmet.ProtuStrankaListFormated_1">
      <item>GRADNJA POSEDI društvo s ograničenom odgovornošću za građenje</item>
    </derivirana_varijabla>
  </DomainObject.Predmet.ProtuStrankaListFormated>
  <DomainObject.Predmet.ProtuStrankaListFormatedOIB>
    <izvorni_sadrzaj>
      <item>GRADNJA POSEDI društvo s ograničenom odgovornošću za građenje, OIB 58355872456</item>
    </izvorni_sadrzaj>
    <derivirana_varijabla naziv="DomainObject.Predmet.ProtuStrankaListFormatedOIB_1">
      <item>GRADNJA POSEDI društvo s ograničenom odgovornošću za građenje, OIB 58355872456</item>
    </derivirana_varijabla>
  </DomainObject.Predmet.ProtuStrankaListFormatedOIB>
  <DomainObject.Predmet.ProtuStrankaListFormatedWithAdress>
    <izvorni_sadrzaj>
      <item>GRADNJA POSEDI društvo s ograničenom odgovornošću za građenje, Brezje 142/a, 40000 Brezje</item>
    </izvorni_sadrzaj>
    <derivirana_varijabla naziv="DomainObject.Predmet.ProtuStrankaListFormatedWithAdress_1">
      <item>GRADNJA POSEDI društvo s ograničenom odgovornošću za građenje, Brezje 142/a, 40000 Brezje</item>
    </derivirana_varijabla>
  </DomainObject.Predmet.ProtuStrankaListFormatedWithAdress>
  <DomainObject.Predmet.ProtuStrankaListFormatedWithAdressOIB>
    <izvorni_sadrzaj>
      <item>GRADNJA POSEDI društvo s ograničenom odgovornošću za građenje, OIB 58355872456, Brezje 142/a, 40000 Brezje</item>
    </izvorni_sadrzaj>
    <derivirana_varijabla naziv="DomainObject.Predmet.ProtuStrankaListFormatedWithAdressOIB_1">
      <item>GRADNJA POSEDI društvo s ograničenom odgovornošću za građenje, OIB 58355872456, Brezje 142/a, 40000 Brezje</item>
    </derivirana_varijabla>
  </DomainObject.Predmet.ProtuStrankaListFormatedWithAdressOIB>
  <DomainObject.Predmet.ProtuStrankaListNazivFormated>
    <izvorni_sadrzaj>
      <item>GRADNJA POSEDI društvo s ograničenom odgovornošću za građenje</item>
    </izvorni_sadrzaj>
    <derivirana_varijabla naziv="DomainObject.Predmet.ProtuStrankaListNazivFormated_1">
      <item>GRADNJA POSEDI društvo s ograničenom odgovornošću za građenje</item>
    </derivirana_varijabla>
  </DomainObject.Predmet.ProtuStrankaListNazivFormated>
  <DomainObject.Predmet.ProtuStrankaListNazivFormatedOIB>
    <izvorni_sadrzaj>
      <item>GRADNJA POSEDI društvo s ograničenom odgovornošću za građenje, OIB 58355872456</item>
    </izvorni_sadrzaj>
    <derivirana_varijabla naziv="DomainObject.Predmet.ProtuStrankaListNazivFormatedOIB_1">
      <item>GRADNJA POSEDI društvo s ograničenom odgovornošću za građenje, OIB 58355872456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St-585/2015-5</izvorni_sadrzaj>
    <derivirana_varijabla naziv="DomainObject.PoslovniBrojDokumenta_1">St-585/2015-5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POSEDI društvo s ograničenom odgovornošću za građenje</izvorni_sadrzaj>
    <derivirana_varijabla naziv="DomainObject.Predmet.ProtustrankaIDrugi_1">GRADNJA POSEDI društvo s ograničenom odgovornošću za građenje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GRADNJA POSEDI društvo s ograničenom odgovornošću za građenje, OIB 58355872456, Brezje 142/a, 40000 Brezje</izvorni_sadrzaj>
    <derivirana_varijabla naziv="DomainObject.Predmet.ProtustrankaIDrugiAdressOIB_1">GRADNJA POSEDI društvo s ograničenom odgovornošću za građenje, OIB 58355872456, Brezje 142/a, 40000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POSEDI društvo s ograničenom odgovornošću za građenje</item>
      <item>e-Oglasna</item>
      <item>Sudski registar</item>
    </izvorni_sadrzaj>
    <derivirana_varijabla naziv="DomainObject.Predmet.SudioniciListNaziv_1">
      <item>Financijska agencija</item>
      <item>GRADNJA POSEDI društvo s ograničenom odgovornošću za građenje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GRADNJA POSEDI društvo s ograničenom odgovornošću za građenje, OIB 58355872456, Brezje 142/a,40000 Brezje</item>
      <item>e-Oglasna</item>
      <item>Sudski registar</item>
    </izvorni_sadrzaj>
    <derivirana_varijabla naziv="DomainObject.Predmet.SudioniciListAdressOIB_1">
      <item>Financijska agencija, OIB 85821130368, A.Cesarca 2,42000 Varaždin</item>
      <item>GRADNJA POSEDI društvo s ograničenom odgovornošću za građenje, OIB 58355872456, Brezje 142/a,40000 Brezje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FADB0-B8C2-47A2-9120-4B86A0798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2785</properties:Characters>
  <properties:Lines>86</properties:Lines>
  <properties:Paragraphs>29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2016-06-16T08:03:00Z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