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8a4b" w14:paraId="6a58a4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A16D9">
        <w:rPr>
          <w:b/>
        </w:rPr>
        <w:t>3</w:t>
      </w:r>
      <w:r w:rsidR="00F620BB">
        <w:rPr>
          <w:b/>
        </w:rPr>
        <w:t>6</w:t>
      </w:r>
      <w:r w:rsidR="007734D3">
        <w:rPr>
          <w:b/>
        </w:rPr>
        <w:t>3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B1C38">
        <w:t>dužnikom</w:t>
      </w:r>
      <w:r w:rsidR="007734D3">
        <w:t xml:space="preserve"> ELEMENT – OBRADA ZAGREB  d.o.o., za proizvodnju, trgovinu i usluge, iz Zagreba, </w:t>
      </w:r>
      <w:proofErr w:type="spellStart"/>
      <w:r w:rsidR="007734D3">
        <w:t>Kennedyev</w:t>
      </w:r>
      <w:proofErr w:type="spellEnd"/>
      <w:r w:rsidR="007734D3">
        <w:t xml:space="preserve"> trg 2, OIB 68345355037</w:t>
      </w:r>
      <w:r w:rsidR="004D5DEF">
        <w:t xml:space="preserve">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4D5DEF" w:rsidR="004D5DEF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7734D3">
        <w:t xml:space="preserve">dužnikom ELEMENT – OBRADA ZAGREB  d.o.o., za proizvodnju, trgovinu i usluge, iz Zagreba, </w:t>
      </w:r>
      <w:proofErr w:type="spellStart"/>
      <w:r w:rsidR="007734D3">
        <w:t>Kennedyev</w:t>
      </w:r>
      <w:proofErr w:type="spellEnd"/>
      <w:r w:rsidR="007734D3">
        <w:t xml:space="preserve"> trg 2, OIB 68345355037. </w:t>
      </w:r>
    </w:p>
    <w:p w:rsidRDefault="00AB1C38" w:rsidP="00F620BB" w:rsidR="00AB1C38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 </w:t>
      </w:r>
      <w:r w:rsidR="007734D3">
        <w:t xml:space="preserve">769.760,34 </w:t>
      </w:r>
      <w:r w:rsidR="004D5DEF">
        <w:t xml:space="preserve">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458BC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D5DEF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734D3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B1C3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16D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ELEMENT-OBRADA ZAGREB d.o.o. zastupanog po punomoćniku Neven Belko</izvorni_sadrzaj>
    <derivirana_varijabla naziv="DomainObject.Predmet.ProtustrankaFormated_1">  ELEMENT-OBRADA ZAGREB d.o.o. zastupanog po punomoćniku Neven Belko</derivirana_varijabla>
  </DomainObject.Predmet.ProtustrankaFormated>
  <DomainObject.Predmet.ProtustrankaFormatedOIB>
    <izvorni_sadrzaj>  ELEMENT-OBRADA ZAGREB d.o.o., OIB 68345355037 zastupanog po punomoćniku Neven Belko</izvorni_sadrzaj>
    <derivirana_varijabla naziv="DomainObject.Predmet.ProtustrankaFormatedOIB_1">  ELEMENT-OBRADA ZAGREB d.o.o., OIB 68345355037 zastupanog po punomoćniku Neven Belko</derivirana_varijabla>
  </DomainObject.Predmet.ProtustrankaFormatedOIB>
  <DomainObject.Predmet.ProtustrankaFormatedWithAdress>
    <izvorni_sadrzaj> ELEMENT-OBRADA ZAGREB d.o.o., Kennedyev Trg 2, 10000 Zagreb zastupanog po punomoćniku Neven Belko</izvorni_sadrzaj>
    <derivirana_varijabla naziv="DomainObject.Predmet.ProtustrankaFormatedWithAdress_1"> ELEMENT-OBRADA ZAGREB d.o.o., Kennedyev Trg 2, 10000 Zagreb zastupanog po punomoćniku Neven Belko</derivirana_varijabla>
  </DomainObject.Predmet.ProtustrankaFormatedWithAdress>
  <DomainObject.Predmet.ProtustrankaFormatedWithAdressOIB>
    <izvorni_sadrzaj> ELEMENT-OBRADA ZAGREB d.o.o., OIB 68345355037, Kennedyev Trg 2, 10000 Zagreb zastupanog po punomoćniku Neven Belko</izvorni_sadrzaj>
    <derivirana_varijabla naziv="DomainObject.Predmet.ProtustrankaFormatedWithAdressOIB_1"> ELEMENT-OBRADA ZAGREB d.o.o., OIB 68345355037, Kennedyev Trg 2, 10000 Zagreb zastupanog po punomoćniku Neven Belko</derivirana_varijabla>
  </DomainObject.Predmet.ProtustrankaFormatedWithAdressOIB>
  <DomainObject.Predmet.ProtustrankaWithAdress>
    <izvorni_sadrzaj>ELEMENT-OBRADA ZAGREB d.o.o. Kennedyev Trg 2, 10000 Zagreb</izvorni_sadrzaj>
    <derivirana_varijabla naziv="DomainObject.Predmet.ProtustrankaWithAdress_1">ELEMENT-OBRADA ZAGREB d.o.o. Kennedyev Trg 2, 10000 Zagreb</derivirana_varijabla>
  </DomainObject.Predmet.ProtustrankaWithAdress>
  <DomainObject.Predmet.ProtustrankaWithAdressOIB>
    <izvorni_sadrzaj>ELEMENT-OBRADA ZAGREB d.o.o., OIB 68345355037, Kennedyev Trg 2, 10000 Zagreb</izvorni_sadrzaj>
    <derivirana_varijabla naziv="DomainObject.Predmet.ProtustrankaWithAdressOIB_1">ELEMENT-OBRADA ZAGREB d.o.o., OIB 68345355037, Kennedyev Trg 2, 10000 Zagreb</derivirana_varijabla>
  </DomainObject.Predmet.ProtustrankaWithAdressOIB>
  <DomainObject.Predmet.ProtustrankaNazivFormated>
    <izvorni_sadrzaj>ELEMENT-OBRADA ZAGREB d.o.o.</izvorni_sadrzaj>
    <derivirana_varijabla naziv="DomainObject.Predmet.ProtustrankaNazivFormated_1">ELEMENT-OBRADA ZAGREB d.o.o.</derivirana_varijabla>
  </DomainObject.Predmet.ProtustrankaNazivFormated>
  <DomainObject.Predmet.ProtustrankaNazivFormatedOIB>
    <izvorni_sadrzaj>ELEMENT-OBRADA ZAGREB d.o.o., OIB 68345355037</izvorni_sadrzaj>
    <derivirana_varijabla naziv="DomainObject.Predmet.ProtustrankaNazivFormatedOIB_1">ELEMENT-OBRADA ZAGREB d.o.o., OIB 68345355037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ELEMENT-OBRADA ZAGREB d.o.o. zastupanog po punomoćniku Neven Belko</item>
    </izvorni_sadrzaj>
    <derivirana_varijabla naziv="DomainObject.Predmet.ProtuStrankaListFormated_1">
      <item>ELEMENT-OBRADA ZAGREB d.o.o. zastupanog po punomoćniku Neven Belko</item>
    </derivirana_varijabla>
  </DomainObject.Predmet.ProtuStrankaListFormated>
  <DomainObject.Predmet.ProtuStrankaListFormatedOIB>
    <izvorni_sadrzaj>
      <item>ELEMENT-OBRADA ZAGREB d.o.o., OIB 68345355037 zastupanog po punomoćniku Neven Belko</item>
    </izvorni_sadrzaj>
    <derivirana_varijabla naziv="DomainObject.Predmet.ProtuStrankaListFormatedOIB_1">
      <item>ELEMENT-OBRADA ZAGREB d.o.o., OIB 68345355037 zastupanog po punomoćniku Neven Belko</item>
    </derivirana_varijabla>
  </DomainObject.Predmet.ProtuStrankaListFormatedOIB>
  <DomainObject.Predmet.ProtuStrankaListFormatedWithAdress>
    <izvorni_sadrzaj>
      <item>ELEMENT-OBRADA ZAGREB d.o.o., Kennedyev Trg 2, 10000 Zagreb zastupanog po punomoćniku Neven Belko</item>
    </izvorni_sadrzaj>
    <derivirana_varijabla naziv="DomainObject.Predmet.ProtuStrankaListFormatedWithAdress_1">
      <item>ELEMENT-OBRADA ZAGREB d.o.o., Kennedyev Trg 2, 10000 Zagreb zastupanog po punomoćniku Neven Belko</item>
    </derivirana_varijabla>
  </DomainObject.Predmet.ProtuStrankaListFormatedWithAdress>
  <DomainObject.Predmet.ProtuStrankaListFormatedWithAdressOIB>
    <izvorni_sadrzaj>
      <item>ELEMENT-OBRADA ZAGREB d.o.o., OIB 68345355037, Kennedyev Trg 2, 10000 Zagreb zastupanog po punomoćniku Neven Belko</item>
    </izvorni_sadrzaj>
    <derivirana_varijabla naziv="DomainObject.Predmet.ProtuStrankaListFormatedWithAdressOIB_1">
      <item>ELEMENT-OBRADA ZAGREB d.o.o., OIB 68345355037, Kennedyev Trg 2, 10000 Zagreb zastupanog po punomoćniku Neven Belko</item>
    </derivirana_varijabla>
  </DomainObject.Predmet.ProtuStrankaListFormatedWithAdressOIB>
  <DomainObject.Predmet.ProtuStrankaListNazivFormated>
    <izvorni_sadrzaj>
      <item>ELEMENT-OBRADA ZAGREB d.o.o.</item>
    </izvorni_sadrzaj>
    <derivirana_varijabla naziv="DomainObject.Predmet.ProtuStrankaListNazivFormated_1">
      <item>ELEMENT-OBRADA ZAGREB d.o.o.</item>
    </derivirana_varijabla>
  </DomainObject.Predmet.ProtuStrankaListNazivFormated>
  <DomainObject.Predmet.ProtuStrankaListNazivFormatedOIB>
    <izvorni_sadrzaj>
      <item>ELEMENT-OBRADA ZAGREB d.o.o., OIB 68345355037</item>
    </izvorni_sadrzaj>
    <derivirana_varijabla naziv="DomainObject.Predmet.ProtuStrankaListNazivFormatedOIB_1">
      <item>ELEMENT-OBRADA ZAGREB d.o.o., OIB 68345355037</item>
    </derivirana_varijabla>
  </DomainObject.Predmet.ProtuStrankaListNazivFormatedOIB>
  <DomainObject.Predmet.OstaliListFormated>
    <izvorni_sadrzaj>
      <item>Neven Belko punomoćnik sudionika u postupku ELEMENT-OBRADA ZAGREB d.o.o.</item>
    </izvorni_sadrzaj>
    <derivirana_varijabla naziv="DomainObject.Predmet.OstaliListFormated_1">
      <item>Neven Belko punomoćnik sudionika u postupku ELEMENT-OBRADA ZAGREB d.o.o.</item>
    </derivirana_varijabla>
  </DomainObject.Predmet.OstaliListFormated>
  <DomainObject.Predmet.OstaliListFormatedOIB>
    <izvorni_sadrzaj>
      <item>Neven Belko, OIB 57575259919 punomoćnik sudionika u postupku ELEMENT-OBRADA ZAGREB d.o.o.</item>
    </izvorni_sadrzaj>
    <derivirana_varijabla naziv="DomainObject.Predmet.OstaliListFormatedOIB_1">
      <item>Neven Belko, OIB 57575259919 punomoćnik sudionika u postupku ELEMENT-OBRADA ZAGREB d.o.o.</item>
    </derivirana_varijabla>
  </DomainObject.Predmet.OstaliListFormatedOIB>
  <DomainObject.Predmet.OstaliListFormatedWithAdress>
    <izvorni_sadrzaj>
      <item>Neven Belko, Hvarska 6A, 10000 Zagreb punomoćnik sudionika u postupku ELEMENT-OBRADA ZAGREB d.o.o.</item>
    </izvorni_sadrzaj>
    <derivirana_varijabla naziv="DomainObject.Predmet.OstaliListFormatedWithAdress_1">
      <item>Neven Belko, Hvarska 6A, 10000 Zagreb punomoćnik sudionika u postupku ELEMENT-OBRADA ZAGREB d.o.o.</item>
    </derivirana_varijabla>
  </DomainObject.Predmet.OstaliListFormatedWithAdress>
  <DomainObject.Predmet.OstaliListFormatedWithAdressOIB>
    <izvorni_sadrzaj>
      <item>Neven Belko, OIB 57575259919, Hvarska 6A, 10000 Zagreb punomoćnik sudionika u postupku ELEMENT-OBRADA ZAGREB d.o.o.</item>
    </izvorni_sadrzaj>
    <derivirana_varijabla naziv="DomainObject.Predmet.OstaliListFormatedWithAdressOIB_1">
      <item>Neven Belko, OIB 57575259919, Hvarska 6A, 10000 Zagreb punomoćnik sudionika u postupku ELEMENT-OBRADA ZAGREB d.o.o.</item>
    </derivirana_varijabla>
  </DomainObject.Predmet.OstaliListFormatedWithAdressOIB>
  <DomainObject.Predmet.OstaliListNazivFormated>
    <izvorni_sadrzaj>
      <item>Neven Belko</item>
    </izvorni_sadrzaj>
    <derivirana_varijabla naziv="DomainObject.Predmet.OstaliListNazivFormated_1">
      <item>Neven Belko</item>
    </derivirana_varijabla>
  </DomainObject.Predmet.OstaliListNazivFormated>
  <DomainObject.Predmet.OstaliListNazivFormatedOIB>
    <izvorni_sadrzaj>
      <item>Neven Belko, OIB 57575259919</item>
    </izvorni_sadrzaj>
    <derivirana_varijabla naziv="DomainObject.Predmet.OstaliListNazivFormatedOIB_1">
      <item>Neven Belko, OIB 57575259919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ELEMENT-OBRADA ZAGREB d.o.o.</izvorni_sadrzaj>
    <derivirana_varijabla naziv="DomainObject.Predmet.ProtustrankaIDrugi_1">ELEMENT-OBRADA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ELEMENT-OBRADA ZAGREB d.o.o., OIB 68345355037, Kennedyev Trg 2, 10000 Zagreb</izvorni_sadrzaj>
    <derivirana_varijabla naziv="DomainObject.Predmet.ProtustrankaIDrugiAdressOIB_1">ELEMENT-OBRADA ZAGREB d.o.o., OIB 68345355037, Kennedyev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ELEMENT-OBRADA ZAGREB d.o.o.</item>
      <item>Neven Belko</item>
    </izvorni_sadrzaj>
    <derivirana_varijabla naziv="DomainObject.Predmet.SudioniciListNaziv_1">
      <item>FINA Regionalni centar Zagreb</item>
      <item>ELEMENT-OBRADA ZAGREB d.o.o.</item>
      <item>Neven Belko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ELEMENT-OBRADA ZAGREB d.o.o., OIB 68345355037, Kennedyev Trg 2,10000 Zagreb</item>
      <item>Neven Belko, OIB 57575259919, Hvarska 6A,10000 Zagreb</item>
    </izvorni_sadrzaj>
    <derivirana_varijabla naziv="DomainObject.Predmet.SudioniciListAdressOIB_1">
      <item>FINA Regionalni centar Zagreb, OIB 85821130368, Trg svibanjskih žrtava 1995. br. 1,10000 Zagreb</item>
      <item>ELEMENT-OBRADA ZAGREB d.o.o., OIB 68345355037, Kennedyev Trg 2,10000 Zagreb</item>
      <item>Neven Belko, OIB 57575259919, Hvarska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68345355037</item>
      <item>, OIB 57575259919</item>
    </izvorni_sadrzaj>
    <derivirana_varijabla naziv="DomainObject.Predmet.SudioniciListNazivOIB_1">
      <item>, OIB 85821130368</item>
      <item>, OIB 68345355037</item>
      <item>, OIB 57575259919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1430</properties:Characters>
  <properties:Lines>41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2017-03-10T08:55:00Z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