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dcc11" w14:paraId="9adcc11" w:rsidRDefault="007B7EDC" w:rsidP="004E475E" w:rsidR="007B7EDC">
      <w:pPr>
        <w:jc w:val="both"/>
        <w15:collapsed w:val="false"/>
      </w:pPr>
      <w:bookmarkStart w:name="_GoBack" w:id="0"/>
      <w:bookmarkEnd w:id="0"/>
    </w:p>
    <w:p w:rsidRDefault="007B7EDC" w:rsidP="004E475E" w:rsidR="007B7EDC">
      <w:pPr>
        <w:jc w:val="right"/>
      </w:pPr>
      <w:r>
        <w:t>14 St-</w:t>
      </w:r>
      <w:r w:rsidR="00222D8E">
        <w:t>8</w:t>
      </w:r>
      <w:r w:rsidR="00FA1BFE">
        <w:t>46</w:t>
      </w:r>
      <w:r>
        <w:t>/</w:t>
      </w:r>
      <w:r w:rsidR="00E8650F">
        <w:t>1</w:t>
      </w:r>
      <w:r w:rsidR="009D3A05">
        <w:t>8</w:t>
      </w:r>
      <w:r>
        <w:t>-</w:t>
      </w:r>
      <w:r w:rsidR="00FA1BFE">
        <w:t>6</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E75365" w:rsidRPr="006F7B5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7B7EDC" w:rsidP="004E475E" w:rsidR="007B7EDC">
      <w:pPr>
        <w:jc w:val="center"/>
      </w:pPr>
      <w:r>
        <w:t>REPUBLIKA HRVATSKA</w:t>
      </w:r>
    </w:p>
    <w:p w:rsidRDefault="007B7EDC" w:rsidP="00BC203B" w:rsidR="00611430">
      <w:pPr>
        <w:jc w:val="center"/>
      </w:pPr>
      <w:r>
        <w:t>R J E Š E N J E</w:t>
      </w:r>
    </w:p>
    <w:p w:rsidRDefault="00850ADD" w:rsidP="004E475E" w:rsidR="00850ADD">
      <w:pPr>
        <w:jc w:val="both"/>
      </w:pPr>
    </w:p>
    <w:p w:rsidRDefault="00611430" w:rsidP="00FA1BFE" w:rsidR="00FA1BFE">
      <w:pPr>
        <w:jc w:val="both"/>
      </w:pPr>
      <w:r>
        <w:tab/>
      </w:r>
      <w:r w:rsidR="00FA1BFE" w:rsidRPr="00FA1BFE">
        <w:t>Trgovački sud u Osijeku, po sucu mr. sc. Tihomiru Kovačeviću, kao stečajnom sucu, povodom prijedloga FINANCIJSKE AGENCIJE ZAGREB, Regionalni centar Osijek, L. Jagera 3, OIB 85821130368 za otvaranje stečajnog postupka nad dužnikom LA ČVARAK j.d.o.o. za proizvodnju i preradu mesa, Osijek, Sljemenska ulica 95, MBS 030184149, OIB 79025046582</w:t>
      </w:r>
      <w:r w:rsidR="00FA1BFE" w:rsidRPr="0041082E">
        <w:t xml:space="preserve">, dana </w:t>
      </w:r>
      <w:r w:rsidR="00FA1BFE">
        <w:t>30</w:t>
      </w:r>
      <w:r w:rsidR="00FA1BFE" w:rsidRPr="00CC1B85">
        <w:t xml:space="preserve">. </w:t>
      </w:r>
      <w:r w:rsidR="00FA1BFE">
        <w:t>svib</w:t>
      </w:r>
      <w:r w:rsidR="00FA1BFE" w:rsidRPr="00CC1B85">
        <w:t>nja 2018</w:t>
      </w:r>
      <w:r w:rsidR="00FA1BFE" w:rsidRPr="0041082E">
        <w:t>.</w:t>
      </w:r>
    </w:p>
    <w:p w:rsidRDefault="00FA1BFE" w:rsidP="00FA1BFE" w:rsidR="00FA1BFE">
      <w:pPr>
        <w:jc w:val="both"/>
      </w:pPr>
    </w:p>
    <w:p w:rsidRDefault="00FA1BFE" w:rsidP="00FA1BFE" w:rsidR="00FA1BFE">
      <w:pPr>
        <w:jc w:val="center"/>
      </w:pPr>
      <w:r>
        <w:t>r i j e š i o  j e</w:t>
      </w:r>
    </w:p>
    <w:p w:rsidRDefault="00FA1BFE" w:rsidP="00FA1BFE" w:rsidR="00FA1BFE">
      <w:pPr>
        <w:jc w:val="both"/>
      </w:pPr>
    </w:p>
    <w:p w:rsidRDefault="00FA1BFE" w:rsidP="00FA1BFE" w:rsidR="00FA1BFE">
      <w:pPr>
        <w:jc w:val="both"/>
      </w:pPr>
    </w:p>
    <w:p w:rsidRDefault="00FA1BFE" w:rsidP="00FA1BFE" w:rsidR="00FA1BFE">
      <w:pPr>
        <w:numPr>
          <w:ilvl w:val="0"/>
          <w:numId w:val="2"/>
        </w:numPr>
        <w:jc w:val="both"/>
      </w:pPr>
      <w:r>
        <w:t xml:space="preserve">Pokreće se prethodni postupak nad dužnikom: </w:t>
      </w:r>
      <w:r w:rsidRPr="00FA1BFE">
        <w:t>LA ČVARAK j.d.o.o. za proizvodnju i preradu mesa, Osijek, Sljemenska ulica 95, MBS 030184149, OIB 79025046582</w:t>
      </w:r>
      <w:r>
        <w:t>.</w:t>
      </w:r>
    </w:p>
    <w:p w:rsidRDefault="00FA1BFE" w:rsidP="00FA1BFE" w:rsidR="00FA1BFE">
      <w:pPr>
        <w:jc w:val="both"/>
      </w:pPr>
    </w:p>
    <w:p w:rsidRDefault="00FA1BFE" w:rsidP="00AD4EAA" w:rsidR="00FA1BFE">
      <w:pPr>
        <w:numPr>
          <w:ilvl w:val="0"/>
          <w:numId w:val="2"/>
        </w:numPr>
        <w:jc w:val="both"/>
      </w:pPr>
      <w:r>
        <w:t xml:space="preserve">Za privremenog stečajnog upravitelja dužnika imenuje se </w:t>
      </w:r>
      <w:r w:rsidR="00AD4EAA" w:rsidRPr="00AD4EAA">
        <w:t>Snježana Sudarević, Osijek, Trg bana J. Jelačića 27, OIB 83030278680</w:t>
      </w:r>
      <w:r>
        <w:t>, izabrana metodom slučajnog odabira - automatskom dodjelom s iznimkom.</w:t>
      </w:r>
    </w:p>
    <w:p w:rsidRDefault="00FA1BFE" w:rsidP="00FA1BFE" w:rsidR="00FA1BFE">
      <w:pPr>
        <w:jc w:val="both"/>
      </w:pPr>
    </w:p>
    <w:p w:rsidRDefault="00FA1BFE" w:rsidP="00FA1BFE" w:rsidR="00FA1BFE">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AD4EAA">
        <w:t>6</w:t>
      </w:r>
      <w:r>
        <w:t>.0</w:t>
      </w:r>
      <w:r w:rsidR="00AD4EAA">
        <w:t>9</w:t>
      </w:r>
      <w:r>
        <w:t>.2018.</w:t>
      </w:r>
    </w:p>
    <w:p w:rsidRDefault="00FA1BFE" w:rsidP="00FA1BFE" w:rsidR="00FA1BFE">
      <w:pPr>
        <w:jc w:val="both"/>
      </w:pPr>
    </w:p>
    <w:p w:rsidRDefault="00FA1BFE" w:rsidP="00FA1BFE" w:rsidR="00FA1BFE">
      <w:pPr>
        <w:numPr>
          <w:ilvl w:val="0"/>
          <w:numId w:val="2"/>
        </w:numPr>
        <w:jc w:val="both"/>
      </w:pPr>
      <w:r>
        <w:t>Privremeni stečajni upravitelj ovlašten je stupiti u poslovne prostorije dužnika, te tamo provesti sve potrebne radnje.</w:t>
      </w:r>
    </w:p>
    <w:p w:rsidRDefault="00FA1BFE" w:rsidP="00FA1BFE" w:rsidR="00FA1BFE">
      <w:pPr>
        <w:jc w:val="both"/>
      </w:pPr>
    </w:p>
    <w:p w:rsidRDefault="00FA1BFE" w:rsidP="00FA1BFE" w:rsidR="00FA1BFE">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FA1BFE" w:rsidP="00FA1BFE" w:rsidR="00FA1BFE">
      <w:pPr>
        <w:jc w:val="both"/>
      </w:pPr>
    </w:p>
    <w:p w:rsidRDefault="00FA1BFE" w:rsidP="00FA1BFE" w:rsidR="00FA1BFE">
      <w:pPr>
        <w:jc w:val="both"/>
      </w:pPr>
    </w:p>
    <w:p w:rsidRDefault="00FA1BFE" w:rsidP="00FA1BFE" w:rsidR="00FA1BFE">
      <w:pPr>
        <w:jc w:val="both"/>
      </w:pPr>
    </w:p>
    <w:p w:rsidRDefault="00FA1BFE" w:rsidP="00FA1BFE" w:rsidR="00FA1BFE">
      <w:pPr>
        <w:numPr>
          <w:ilvl w:val="0"/>
          <w:numId w:val="2"/>
        </w:numPr>
        <w:jc w:val="both"/>
      </w:pPr>
      <w:r>
        <w:lastRenderedPageBreak/>
        <w:t>Privremeni stečajni upravitelj dužan je posebno provjeriti da li je dužnik imao promet nekretnina u razdoblju od 4 godine prije podnošenja prijedloga za otvaranje stečajnog postupka, te da li postoje pobojne pravne radnje dužnika.</w:t>
      </w:r>
    </w:p>
    <w:p w:rsidRDefault="00FA1BFE" w:rsidP="00FA1BFE" w:rsidR="00FA1BFE">
      <w:pPr>
        <w:jc w:val="both"/>
      </w:pPr>
    </w:p>
    <w:p w:rsidRDefault="00FA1BFE" w:rsidP="00FA1BFE" w:rsidR="00FA1BFE">
      <w:pPr>
        <w:numPr>
          <w:ilvl w:val="0"/>
          <w:numId w:val="2"/>
        </w:numPr>
        <w:jc w:val="both"/>
      </w:pPr>
      <w:r>
        <w:t xml:space="preserve">Zakazuje se ročište radi očitovanja o prijedlogu za otvaranje stečajnog postupka i ročište radi rasprave o pretpostavkama za otvaranje stečajnog postupka nad </w:t>
      </w:r>
      <w:r w:rsidRPr="00FA1BFE">
        <w:t>LA ČVARAK j.d.o.o. za proizvodnju i preradu mesa, Osijek, Sljemenska ulica 95, MBS 030184149, OIB 79025046582</w:t>
      </w:r>
    </w:p>
    <w:p w:rsidRDefault="00FA1BFE" w:rsidP="00FA1BFE" w:rsidR="00FA1BFE">
      <w:pPr>
        <w:jc w:val="both"/>
      </w:pPr>
    </w:p>
    <w:p w:rsidRDefault="00FA1BFE" w:rsidP="00FA1BFE" w:rsidR="00FA1BFE">
      <w:pPr>
        <w:ind w:firstLine="720" w:left="2160"/>
      </w:pPr>
      <w:r>
        <w:t>1</w:t>
      </w:r>
      <w:r w:rsidR="00AD4EAA">
        <w:t>3</w:t>
      </w:r>
      <w:r>
        <w:t xml:space="preserve">. </w:t>
      </w:r>
      <w:r w:rsidR="00AD4EAA">
        <w:t>rujn</w:t>
      </w:r>
      <w:r>
        <w:t>a 2018. u 11,00 sati</w:t>
      </w:r>
    </w:p>
    <w:p w:rsidRDefault="00FA1BFE" w:rsidP="00FA1BFE" w:rsidR="00FA1BFE" w:rsidRPr="00A320F5">
      <w:pPr>
        <w:jc w:val="center"/>
        <w:rPr>
          <w:bCs/>
        </w:rPr>
      </w:pPr>
      <w:r w:rsidRPr="00A320F5">
        <w:rPr>
          <w:bCs/>
        </w:rPr>
        <w:t>u prostorijama Trgovačkog suda u Osijeku,</w:t>
      </w:r>
    </w:p>
    <w:p w:rsidRDefault="00FA1BFE" w:rsidP="00FA1BFE" w:rsidR="00FA1BFE">
      <w:pPr>
        <w:jc w:val="center"/>
        <w:rPr>
          <w:bCs/>
        </w:rPr>
      </w:pPr>
      <w:r w:rsidRPr="00A320F5">
        <w:rPr>
          <w:bCs/>
        </w:rPr>
        <w:t xml:space="preserve">Zagrebačka br. 2, soba broj </w:t>
      </w:r>
      <w:r>
        <w:rPr>
          <w:bCs/>
        </w:rPr>
        <w:t>39</w:t>
      </w:r>
      <w:r w:rsidRPr="00A320F5">
        <w:rPr>
          <w:bCs/>
        </w:rPr>
        <w:t>/</w:t>
      </w:r>
      <w:r>
        <w:rPr>
          <w:bCs/>
        </w:rPr>
        <w:t>I</w:t>
      </w:r>
      <w:r w:rsidRPr="00A320F5">
        <w:rPr>
          <w:bCs/>
        </w:rPr>
        <w:t>I.</w:t>
      </w:r>
    </w:p>
    <w:p w:rsidRDefault="00FA1BFE" w:rsidP="00FA1BFE" w:rsidR="00FA1BFE">
      <w:pPr>
        <w:jc w:val="both"/>
      </w:pPr>
    </w:p>
    <w:p w:rsidRDefault="00FA1BFE" w:rsidP="00FA1BFE" w:rsidR="00FA1BFE">
      <w:pPr>
        <w:jc w:val="both"/>
      </w:pPr>
    </w:p>
    <w:p w:rsidRDefault="00FA1BFE" w:rsidP="00FA1BFE" w:rsidR="00FA1BFE">
      <w:pPr>
        <w:jc w:val="center"/>
      </w:pPr>
      <w:r>
        <w:t>Obrazloženje</w:t>
      </w:r>
    </w:p>
    <w:p w:rsidRDefault="00FA1BFE" w:rsidP="00FA1BFE" w:rsidR="00FA1BFE">
      <w:pPr>
        <w:jc w:val="both"/>
      </w:pPr>
    </w:p>
    <w:p w:rsidRDefault="00FA1BFE" w:rsidP="00FA1BFE" w:rsidR="00FA1BFE">
      <w:pPr>
        <w:jc w:val="both"/>
      </w:pPr>
    </w:p>
    <w:p w:rsidRDefault="00AD4EAA" w:rsidP="00AD4EAA" w:rsidR="00AD4EAA">
      <w:pPr>
        <w:ind w:firstLine="720"/>
        <w:jc w:val="both"/>
      </w:pPr>
      <w:r>
        <w:t xml:space="preserve">Dana 8.05.2018. zaprimljen je na Trgovačkom sudu u Osijeku prijedlog FINE Regionalni centar Osijek, Podružnica Osijek, klasa: 110-07/18-01/04 Ur. broj 04-06-18-1973 od 7.05.2018. godine, za otvaranje stečajnog postupka nad dužnikom </w:t>
      </w:r>
      <w:r w:rsidRPr="00C92E83">
        <w:t>LA ČVARAK j.d.o.o. za proizvodnju i preradu mesa, Osijek, Sljemenska ulica 95, MBS 030184149, OIB 79025046582</w:t>
      </w:r>
      <w:r>
        <w:t>, temeljem odredbe čl. 110. st. 1. Stečajnog zakona (NN 71/15 i 104/17, dalje: SZ).</w:t>
      </w:r>
    </w:p>
    <w:p w:rsidRDefault="00AD4EAA" w:rsidP="00AD4EAA" w:rsidR="00AD4EAA">
      <w:pPr>
        <w:ind w:firstLine="720"/>
        <w:jc w:val="both"/>
      </w:pPr>
    </w:p>
    <w:p w:rsidRDefault="00AD4EAA" w:rsidP="00AD4EAA" w:rsidR="00AD4EAA">
      <w:pPr>
        <w:ind w:firstLine="720"/>
        <w:jc w:val="both"/>
      </w:pPr>
      <w:r>
        <w:t>U prijedlogu je navela da na dan 4</w:t>
      </w:r>
      <w:r w:rsidRPr="00C92E83">
        <w:t>.05.2018</w:t>
      </w:r>
      <w:r>
        <w:t>. dužnik u Očevidniku redoslijeda osnova za plaćanje ima evidentirane neizvršene osnove za plaćanje u neprekinutom razdoblju od 166 dana, u ukupnom iznosu od 20.979,00 kn, u koji iznos je uračunata kamata i naknada FINE za provedbe ovrhe na novčanim sredstvima dužnika. Navodi da dužnik ima 2 zaposlena radnika.</w:t>
      </w:r>
    </w:p>
    <w:p w:rsidRDefault="00AD4EAA" w:rsidP="00AD4EAA" w:rsidR="00AD4EAA">
      <w:pPr>
        <w:ind w:firstLine="720"/>
        <w:jc w:val="both"/>
      </w:pPr>
    </w:p>
    <w:p w:rsidRDefault="00AD4EAA" w:rsidP="00AD4EAA" w:rsidR="00AD4EAA">
      <w:pPr>
        <w:ind w:firstLine="720"/>
        <w:jc w:val="both"/>
      </w:pPr>
      <w:r>
        <w:t>Dostavlja popis računa i oročenih novčanih sredstava dužnika na dan 4</w:t>
      </w:r>
      <w:r w:rsidRPr="001C7CF7">
        <w:t>.</w:t>
      </w:r>
      <w:r>
        <w:t>05</w:t>
      </w:r>
      <w:r w:rsidRPr="001C7CF7">
        <w:t>.201</w:t>
      </w:r>
      <w:r>
        <w:t xml:space="preserve">8., te navodi da na temelju čl. 112. st. 5. SZ dužnik na ime predujma za namirenje troškova stečajnog postupka nema zaplijenjena novčana sredstva na dan </w:t>
      </w:r>
      <w:r w:rsidRPr="005228C2">
        <w:t>4.05.2018</w:t>
      </w:r>
      <w:r>
        <w:t xml:space="preserve">. </w:t>
      </w:r>
    </w:p>
    <w:p w:rsidRDefault="00FA1BFE" w:rsidP="00FA1BFE" w:rsidR="00FA1BFE">
      <w:pPr>
        <w:ind w:firstLine="720"/>
        <w:jc w:val="both"/>
      </w:pPr>
    </w:p>
    <w:p w:rsidRDefault="00FA1BFE" w:rsidP="00FA1BFE" w:rsidR="00FA1BFE">
      <w:pPr>
        <w:jc w:val="both"/>
      </w:pPr>
      <w:r>
        <w:tab/>
        <w:t xml:space="preserve">Sud je </w:t>
      </w:r>
      <w:r w:rsidRPr="00176811">
        <w:t xml:space="preserve">utvrdio da je predlagatelj ovlašten za podnošenje predmetnoga prijedloga temeljem odredbe čl. </w:t>
      </w:r>
      <w:r>
        <w:t>110. st. 1.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FA1BFE" w:rsidP="00FA1BFE" w:rsidR="00FA1BFE">
      <w:pPr>
        <w:ind w:firstLine="720"/>
        <w:jc w:val="both"/>
      </w:pPr>
    </w:p>
    <w:p w:rsidRDefault="00B246D8" w:rsidP="00AD4EAA" w:rsidR="00EC3529">
      <w:pPr>
        <w:jc w:val="center"/>
      </w:pPr>
      <w:r>
        <w:t xml:space="preserve">U Osijeku </w:t>
      </w:r>
      <w:r w:rsidR="00A61D75">
        <w:t>30</w:t>
      </w:r>
      <w:r w:rsidR="00C6390B" w:rsidRPr="00C6390B">
        <w:t xml:space="preserve">. svibnja </w:t>
      </w:r>
      <w:r w:rsidR="00204670" w:rsidRPr="00204670">
        <w:t>2018</w:t>
      </w:r>
      <w:r>
        <w:t>.</w:t>
      </w:r>
    </w:p>
    <w:p w:rsidRDefault="00850ADD" w:rsidP="005137EC" w:rsidR="00850ADD">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E75365">
      <w:pPr>
        <w:jc w:val="both"/>
      </w:pPr>
      <w:r>
        <w:t xml:space="preserve">   </w:t>
      </w: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t>D N A :</w:t>
      </w:r>
    </w:p>
    <w:p w:rsidRDefault="007158FC" w:rsidP="007158FC" w:rsidR="007158FC">
      <w:pPr>
        <w:numPr>
          <w:ilvl w:val="0"/>
          <w:numId w:val="7"/>
        </w:numPr>
        <w:jc w:val="both"/>
      </w:pPr>
      <w:r>
        <w:t xml:space="preserve">Predlagatelju </w:t>
      </w:r>
      <w:r w:rsidR="00A44A5C">
        <w:t>na njihov poslovni broj s lista 1-2</w:t>
      </w:r>
    </w:p>
    <w:p w:rsidRDefault="007158FC" w:rsidP="007158FC" w:rsidR="007158FC">
      <w:pPr>
        <w:numPr>
          <w:ilvl w:val="0"/>
          <w:numId w:val="7"/>
        </w:numPr>
        <w:jc w:val="both"/>
      </w:pPr>
      <w:r>
        <w:t xml:space="preserve">Dužniku </w:t>
      </w:r>
    </w:p>
    <w:p w:rsidRDefault="007158FC" w:rsidP="00A44A5C" w:rsidR="007158FC">
      <w:pPr>
        <w:pStyle w:val="Odlomakpopisa"/>
        <w:numPr>
          <w:ilvl w:val="0"/>
          <w:numId w:val="7"/>
        </w:numPr>
      </w:pPr>
      <w:r>
        <w:t xml:space="preserve">Zakonski zastupnik dužnika </w:t>
      </w:r>
      <w:r w:rsidR="00A44A5C" w:rsidRPr="00A44A5C">
        <w:t>Hrvoje Bašurić, Osijek, Sljemenska ulica 95</w:t>
      </w:r>
    </w:p>
    <w:p w:rsidRDefault="007158FC" w:rsidP="007158FC" w:rsidR="00BC0340">
      <w:pPr>
        <w:numPr>
          <w:ilvl w:val="0"/>
          <w:numId w:val="7"/>
        </w:numPr>
        <w:jc w:val="both"/>
      </w:pPr>
      <w:r>
        <w:t>Privremen</w:t>
      </w:r>
      <w:r w:rsidR="00C6390B">
        <w:t>a</w:t>
      </w:r>
      <w:r>
        <w:t xml:space="preserve"> stečajn</w:t>
      </w:r>
      <w:r w:rsidR="00C6390B">
        <w:t>a</w:t>
      </w:r>
      <w:r>
        <w:t xml:space="preserve"> upravitelj</w:t>
      </w:r>
      <w:r w:rsidR="00C6390B">
        <w:t>ica</w:t>
      </w:r>
      <w:r>
        <w:t xml:space="preserve"> </w:t>
      </w:r>
    </w:p>
    <w:p w:rsidRDefault="007158FC" w:rsidP="007158FC" w:rsidR="007158FC">
      <w:pPr>
        <w:numPr>
          <w:ilvl w:val="0"/>
          <w:numId w:val="7"/>
        </w:numPr>
        <w:jc w:val="both"/>
      </w:pPr>
      <w:r>
        <w:t>sudskom registru elektroničkom poštom</w:t>
      </w:r>
    </w:p>
    <w:p w:rsidRDefault="007158FC" w:rsidP="007158FC" w:rsidR="007158FC" w:rsidRPr="00295F3E">
      <w:pPr>
        <w:numPr>
          <w:ilvl w:val="0"/>
          <w:numId w:val="7"/>
        </w:numPr>
        <w:jc w:val="both"/>
      </w:pPr>
      <w:r>
        <w:t xml:space="preserve">Ministarstvu pravosuđa RH, Zagreb, </w:t>
      </w:r>
      <w:r w:rsidRPr="00346188">
        <w:rPr>
          <w:bCs/>
        </w:rPr>
        <w:t>Ulica grada Vukovara 49</w:t>
      </w:r>
      <w:r>
        <w:rPr>
          <w:bCs/>
        </w:rPr>
        <w:t xml:space="preserve"> elektroničkom poštom</w:t>
      </w:r>
    </w:p>
    <w:p w:rsidRDefault="007158FC" w:rsidP="007158FC" w:rsidR="007158FC">
      <w:pPr>
        <w:numPr>
          <w:ilvl w:val="0"/>
          <w:numId w:val="7"/>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516E6E">
      <w:rPr>
        <w:noProof/>
      </w:rPr>
      <w:t>3</w:t>
    </w:r>
    <w:r>
      <w:fldChar w:fldCharType="end"/>
    </w:r>
  </w:p>
  <w:p w:rsidRDefault="00FD0F32" w:rsidP="00FD0F32" w:rsidR="00FD0F32">
    <w:pPr>
      <w:jc w:val="right"/>
    </w:pPr>
    <w:r>
      <w:tab/>
      <w:t xml:space="preserve">              </w:t>
    </w:r>
    <w:r w:rsidR="002D5B4E" w:rsidRPr="002D5B4E">
      <w:t>14 St-</w:t>
    </w:r>
    <w:r w:rsidR="00FA1BFE" w:rsidRPr="00FA1BFE">
      <w:t>846/18-6</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6">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5"/>
  </w:num>
  <w:num w:numId="4">
    <w:abstractNumId w:val="2"/>
  </w:num>
  <w:num w:numId="5">
    <w:abstractNumId w:val="4"/>
  </w:num>
  <w:num w:numId="6">
    <w:abstractNumId w:val="3"/>
  </w:num>
  <w:num w:numId="7">
    <w:abstractNumId w:val="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3421E"/>
    <w:rsid w:val="00044014"/>
    <w:rsid w:val="00061E21"/>
    <w:rsid w:val="000817DB"/>
    <w:rsid w:val="00084DCC"/>
    <w:rsid w:val="000A5797"/>
    <w:rsid w:val="000B1DB2"/>
    <w:rsid w:val="000C1636"/>
    <w:rsid w:val="000E0280"/>
    <w:rsid w:val="000E0D09"/>
    <w:rsid w:val="000E599D"/>
    <w:rsid w:val="000F6394"/>
    <w:rsid w:val="001127C1"/>
    <w:rsid w:val="001146C6"/>
    <w:rsid w:val="00125D50"/>
    <w:rsid w:val="00127A7F"/>
    <w:rsid w:val="00143E24"/>
    <w:rsid w:val="00146C51"/>
    <w:rsid w:val="00172056"/>
    <w:rsid w:val="001757B4"/>
    <w:rsid w:val="00193952"/>
    <w:rsid w:val="001976B4"/>
    <w:rsid w:val="001A6B21"/>
    <w:rsid w:val="001D113B"/>
    <w:rsid w:val="001D4964"/>
    <w:rsid w:val="001D61CD"/>
    <w:rsid w:val="001E5608"/>
    <w:rsid w:val="001F3818"/>
    <w:rsid w:val="001F4E53"/>
    <w:rsid w:val="00204670"/>
    <w:rsid w:val="0020511E"/>
    <w:rsid w:val="00206760"/>
    <w:rsid w:val="00222D8E"/>
    <w:rsid w:val="002257DF"/>
    <w:rsid w:val="00231F3C"/>
    <w:rsid w:val="0023483C"/>
    <w:rsid w:val="00234C2C"/>
    <w:rsid w:val="00237D77"/>
    <w:rsid w:val="00260090"/>
    <w:rsid w:val="00295F3E"/>
    <w:rsid w:val="002A7B94"/>
    <w:rsid w:val="002C130C"/>
    <w:rsid w:val="002C458E"/>
    <w:rsid w:val="002C4C28"/>
    <w:rsid w:val="002D5B4E"/>
    <w:rsid w:val="002D75D8"/>
    <w:rsid w:val="002F2E1F"/>
    <w:rsid w:val="002F66B0"/>
    <w:rsid w:val="00300200"/>
    <w:rsid w:val="00302F1C"/>
    <w:rsid w:val="00307662"/>
    <w:rsid w:val="003100CA"/>
    <w:rsid w:val="00324821"/>
    <w:rsid w:val="00333984"/>
    <w:rsid w:val="00333B5F"/>
    <w:rsid w:val="00354972"/>
    <w:rsid w:val="00365C69"/>
    <w:rsid w:val="003743D2"/>
    <w:rsid w:val="00383A81"/>
    <w:rsid w:val="003927F2"/>
    <w:rsid w:val="00394CAB"/>
    <w:rsid w:val="00394D49"/>
    <w:rsid w:val="003A6151"/>
    <w:rsid w:val="003C7EC1"/>
    <w:rsid w:val="003D468C"/>
    <w:rsid w:val="003E3BDF"/>
    <w:rsid w:val="003F637C"/>
    <w:rsid w:val="00406F6D"/>
    <w:rsid w:val="0041002D"/>
    <w:rsid w:val="0043315F"/>
    <w:rsid w:val="00440509"/>
    <w:rsid w:val="00443D03"/>
    <w:rsid w:val="00450C50"/>
    <w:rsid w:val="00465059"/>
    <w:rsid w:val="004A41B7"/>
    <w:rsid w:val="004A5D16"/>
    <w:rsid w:val="004B2D17"/>
    <w:rsid w:val="004B3B7F"/>
    <w:rsid w:val="004B691F"/>
    <w:rsid w:val="004C009C"/>
    <w:rsid w:val="004C0A09"/>
    <w:rsid w:val="004C2E6C"/>
    <w:rsid w:val="004C3544"/>
    <w:rsid w:val="004D098B"/>
    <w:rsid w:val="004D51EA"/>
    <w:rsid w:val="004E475E"/>
    <w:rsid w:val="004F15EE"/>
    <w:rsid w:val="004F2640"/>
    <w:rsid w:val="00506EBD"/>
    <w:rsid w:val="00507A13"/>
    <w:rsid w:val="0051072F"/>
    <w:rsid w:val="005137EC"/>
    <w:rsid w:val="0051574C"/>
    <w:rsid w:val="00516E6E"/>
    <w:rsid w:val="0053135E"/>
    <w:rsid w:val="0053263A"/>
    <w:rsid w:val="005335A7"/>
    <w:rsid w:val="00534031"/>
    <w:rsid w:val="00537D2C"/>
    <w:rsid w:val="005428C9"/>
    <w:rsid w:val="00556AFC"/>
    <w:rsid w:val="00576460"/>
    <w:rsid w:val="005861A8"/>
    <w:rsid w:val="005903C4"/>
    <w:rsid w:val="005A0866"/>
    <w:rsid w:val="005A5A53"/>
    <w:rsid w:val="005A74CE"/>
    <w:rsid w:val="005B28D3"/>
    <w:rsid w:val="005B41BB"/>
    <w:rsid w:val="005F5A03"/>
    <w:rsid w:val="005F6182"/>
    <w:rsid w:val="00611430"/>
    <w:rsid w:val="006303BE"/>
    <w:rsid w:val="00637E50"/>
    <w:rsid w:val="006435F0"/>
    <w:rsid w:val="00650092"/>
    <w:rsid w:val="0065067F"/>
    <w:rsid w:val="00650D8D"/>
    <w:rsid w:val="00652FB8"/>
    <w:rsid w:val="00653EFD"/>
    <w:rsid w:val="00654848"/>
    <w:rsid w:val="0068076F"/>
    <w:rsid w:val="00682A95"/>
    <w:rsid w:val="00682E92"/>
    <w:rsid w:val="00683E8D"/>
    <w:rsid w:val="00686E8C"/>
    <w:rsid w:val="006B27C0"/>
    <w:rsid w:val="006B7688"/>
    <w:rsid w:val="006C5507"/>
    <w:rsid w:val="006D7788"/>
    <w:rsid w:val="006E1762"/>
    <w:rsid w:val="006F7B5B"/>
    <w:rsid w:val="007158FC"/>
    <w:rsid w:val="00717FB3"/>
    <w:rsid w:val="00730914"/>
    <w:rsid w:val="007343EC"/>
    <w:rsid w:val="007412F6"/>
    <w:rsid w:val="00753FC1"/>
    <w:rsid w:val="007717F2"/>
    <w:rsid w:val="00772088"/>
    <w:rsid w:val="0078249C"/>
    <w:rsid w:val="00790F14"/>
    <w:rsid w:val="007B3CD3"/>
    <w:rsid w:val="007B7EDC"/>
    <w:rsid w:val="007C4FCD"/>
    <w:rsid w:val="007C7C7F"/>
    <w:rsid w:val="007D14E6"/>
    <w:rsid w:val="007D2250"/>
    <w:rsid w:val="007D79A8"/>
    <w:rsid w:val="007E694F"/>
    <w:rsid w:val="007F3E0B"/>
    <w:rsid w:val="008034D7"/>
    <w:rsid w:val="00814644"/>
    <w:rsid w:val="00815C5D"/>
    <w:rsid w:val="00841329"/>
    <w:rsid w:val="00843DEF"/>
    <w:rsid w:val="008508C3"/>
    <w:rsid w:val="00850ADD"/>
    <w:rsid w:val="0086404A"/>
    <w:rsid w:val="0086731F"/>
    <w:rsid w:val="008847F8"/>
    <w:rsid w:val="00884C61"/>
    <w:rsid w:val="00886270"/>
    <w:rsid w:val="00891A16"/>
    <w:rsid w:val="008B7B03"/>
    <w:rsid w:val="008C4CE0"/>
    <w:rsid w:val="008E68CD"/>
    <w:rsid w:val="00907C67"/>
    <w:rsid w:val="00913729"/>
    <w:rsid w:val="00915CE2"/>
    <w:rsid w:val="0092456E"/>
    <w:rsid w:val="00925019"/>
    <w:rsid w:val="00925A27"/>
    <w:rsid w:val="00934FA1"/>
    <w:rsid w:val="009365DD"/>
    <w:rsid w:val="0094283E"/>
    <w:rsid w:val="009504AE"/>
    <w:rsid w:val="0096332B"/>
    <w:rsid w:val="009635B8"/>
    <w:rsid w:val="009654F9"/>
    <w:rsid w:val="009674B0"/>
    <w:rsid w:val="009741B1"/>
    <w:rsid w:val="00983C82"/>
    <w:rsid w:val="00992D9D"/>
    <w:rsid w:val="00992FAF"/>
    <w:rsid w:val="00993B7F"/>
    <w:rsid w:val="009A3914"/>
    <w:rsid w:val="009B228A"/>
    <w:rsid w:val="009C1E6F"/>
    <w:rsid w:val="009D3A05"/>
    <w:rsid w:val="009D3A79"/>
    <w:rsid w:val="009D7C3F"/>
    <w:rsid w:val="009E37DF"/>
    <w:rsid w:val="009E42B9"/>
    <w:rsid w:val="009E4CE5"/>
    <w:rsid w:val="00A01640"/>
    <w:rsid w:val="00A02FF6"/>
    <w:rsid w:val="00A10460"/>
    <w:rsid w:val="00A14FA5"/>
    <w:rsid w:val="00A22B74"/>
    <w:rsid w:val="00A320F5"/>
    <w:rsid w:val="00A353C1"/>
    <w:rsid w:val="00A36539"/>
    <w:rsid w:val="00A370D7"/>
    <w:rsid w:val="00A37C30"/>
    <w:rsid w:val="00A44A5C"/>
    <w:rsid w:val="00A5102B"/>
    <w:rsid w:val="00A51F5C"/>
    <w:rsid w:val="00A61D75"/>
    <w:rsid w:val="00A65C1A"/>
    <w:rsid w:val="00A66EC9"/>
    <w:rsid w:val="00A74041"/>
    <w:rsid w:val="00A87A94"/>
    <w:rsid w:val="00A92278"/>
    <w:rsid w:val="00AA2AA8"/>
    <w:rsid w:val="00AA55D3"/>
    <w:rsid w:val="00AB1857"/>
    <w:rsid w:val="00AB1CBB"/>
    <w:rsid w:val="00AB6EA6"/>
    <w:rsid w:val="00AC32FB"/>
    <w:rsid w:val="00AC621F"/>
    <w:rsid w:val="00AD0F3C"/>
    <w:rsid w:val="00AD4EAA"/>
    <w:rsid w:val="00AD694D"/>
    <w:rsid w:val="00AF7215"/>
    <w:rsid w:val="00B04405"/>
    <w:rsid w:val="00B062F1"/>
    <w:rsid w:val="00B11825"/>
    <w:rsid w:val="00B13D6C"/>
    <w:rsid w:val="00B246D8"/>
    <w:rsid w:val="00B460FE"/>
    <w:rsid w:val="00B50218"/>
    <w:rsid w:val="00B60B69"/>
    <w:rsid w:val="00B700D9"/>
    <w:rsid w:val="00B84963"/>
    <w:rsid w:val="00B95252"/>
    <w:rsid w:val="00B95C5A"/>
    <w:rsid w:val="00BA13EB"/>
    <w:rsid w:val="00BA3984"/>
    <w:rsid w:val="00BB3ED9"/>
    <w:rsid w:val="00BC0340"/>
    <w:rsid w:val="00BC04ED"/>
    <w:rsid w:val="00BC203B"/>
    <w:rsid w:val="00BE473B"/>
    <w:rsid w:val="00BE5323"/>
    <w:rsid w:val="00BF0F14"/>
    <w:rsid w:val="00BF7875"/>
    <w:rsid w:val="00C03878"/>
    <w:rsid w:val="00C0764A"/>
    <w:rsid w:val="00C13524"/>
    <w:rsid w:val="00C30255"/>
    <w:rsid w:val="00C30DBA"/>
    <w:rsid w:val="00C316FD"/>
    <w:rsid w:val="00C354FB"/>
    <w:rsid w:val="00C44D6A"/>
    <w:rsid w:val="00C455AD"/>
    <w:rsid w:val="00C467DE"/>
    <w:rsid w:val="00C50158"/>
    <w:rsid w:val="00C60AF3"/>
    <w:rsid w:val="00C6390B"/>
    <w:rsid w:val="00C63F2C"/>
    <w:rsid w:val="00C67E69"/>
    <w:rsid w:val="00C912D7"/>
    <w:rsid w:val="00C96257"/>
    <w:rsid w:val="00CA05DB"/>
    <w:rsid w:val="00CA3AC2"/>
    <w:rsid w:val="00CA40D5"/>
    <w:rsid w:val="00CB294A"/>
    <w:rsid w:val="00CC4577"/>
    <w:rsid w:val="00CD216C"/>
    <w:rsid w:val="00CD76BD"/>
    <w:rsid w:val="00CF2847"/>
    <w:rsid w:val="00CF4B2A"/>
    <w:rsid w:val="00D02115"/>
    <w:rsid w:val="00D131ED"/>
    <w:rsid w:val="00D43995"/>
    <w:rsid w:val="00D45D6C"/>
    <w:rsid w:val="00D5401B"/>
    <w:rsid w:val="00D601D5"/>
    <w:rsid w:val="00D65F36"/>
    <w:rsid w:val="00D71D8F"/>
    <w:rsid w:val="00D76E41"/>
    <w:rsid w:val="00D85221"/>
    <w:rsid w:val="00D919DB"/>
    <w:rsid w:val="00D939E7"/>
    <w:rsid w:val="00D97346"/>
    <w:rsid w:val="00DA4393"/>
    <w:rsid w:val="00DB01FB"/>
    <w:rsid w:val="00DB15E4"/>
    <w:rsid w:val="00DB3B03"/>
    <w:rsid w:val="00DB43E8"/>
    <w:rsid w:val="00DC018E"/>
    <w:rsid w:val="00DC032E"/>
    <w:rsid w:val="00DD25A3"/>
    <w:rsid w:val="00DD4BA9"/>
    <w:rsid w:val="00DF5840"/>
    <w:rsid w:val="00E05F2C"/>
    <w:rsid w:val="00E14899"/>
    <w:rsid w:val="00E27673"/>
    <w:rsid w:val="00E42141"/>
    <w:rsid w:val="00E43950"/>
    <w:rsid w:val="00E51EF4"/>
    <w:rsid w:val="00E73FC0"/>
    <w:rsid w:val="00E75365"/>
    <w:rsid w:val="00E82BC0"/>
    <w:rsid w:val="00E8650F"/>
    <w:rsid w:val="00E905B8"/>
    <w:rsid w:val="00E920FD"/>
    <w:rsid w:val="00EA7C38"/>
    <w:rsid w:val="00EB4B93"/>
    <w:rsid w:val="00EC3529"/>
    <w:rsid w:val="00EC4508"/>
    <w:rsid w:val="00EE54E9"/>
    <w:rsid w:val="00EF47C9"/>
    <w:rsid w:val="00EF6417"/>
    <w:rsid w:val="00EF74DB"/>
    <w:rsid w:val="00F078AC"/>
    <w:rsid w:val="00F10B9E"/>
    <w:rsid w:val="00F12013"/>
    <w:rsid w:val="00F30DA0"/>
    <w:rsid w:val="00F45589"/>
    <w:rsid w:val="00F630EC"/>
    <w:rsid w:val="00F64F48"/>
    <w:rsid w:val="00F76085"/>
    <w:rsid w:val="00F82857"/>
    <w:rsid w:val="00F8730A"/>
    <w:rsid w:val="00F9178E"/>
    <w:rsid w:val="00F927F2"/>
    <w:rsid w:val="00FA1BFE"/>
    <w:rsid w:val="00FA4951"/>
    <w:rsid w:val="00FA55BC"/>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516E6E"/>
    <w:rPr>
      <w:color w:val="808080"/>
      <w:bdr w:space="0" w:sz="0" w:color="auto" w:val="none"/>
      <w:shd w:fill="auto" w:color="auto" w:val="clear"/>
    </w:rPr>
  </w:style>
  <w:style w:customStyle="true" w:styleId="eSPISCCParagraphDefaultFont" w:type="character">
    <w:name w:val="eSPIS_CC_Paragraph Default Font"/>
    <w:basedOn w:val="Zadanifontodlomka"/>
    <w:rsid w:val="00516E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6E6E"/>
    <w:rPr>
      <w:bdr w:space="0" w:sz="0" w:color="auto" w:val="none"/>
      <w:shd w:fill="FFFFCC" w:color="auto" w:val="clear"/>
      <w:lang w:val="hr-HR"/>
    </w:rPr>
  </w:style>
  <w:style w:customStyle="true" w:styleId="PozadinaSvijetloCrvena" w:type="character">
    <w:name w:val="Pozadina_SvijetloCrvena"/>
    <w:basedOn w:val="eSPISCCParagraphDefaultFont"/>
    <w:rsid w:val="00516E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6E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516E6E"/>
    <w:rPr>
      <w:color w:val="808080"/>
      <w:bdr w:color="auto" w:space="0" w:sz="0" w:val="none"/>
      <w:shd w:color="auto" w:fill="auto" w:val="clear"/>
    </w:rPr>
  </w:style>
  <w:style w:customStyle="1" w:styleId="eSPISCCParagraphDefaultFont" w:type="character">
    <w:name w:val="eSPIS_CC_Paragraph Default Font"/>
    <w:basedOn w:val="Zadanifontodlomka"/>
    <w:rsid w:val="00516E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6E6E"/>
    <w:rPr>
      <w:bdr w:color="auto" w:space="0" w:sz="0" w:val="none"/>
      <w:shd w:color="auto" w:fill="FFFFCC" w:val="clear"/>
      <w:lang w:val="hr-HR"/>
    </w:rPr>
  </w:style>
  <w:style w:customStyle="1" w:styleId="PozadinaSvijetloCrvena" w:type="character">
    <w:name w:val="Pozadina_SvijetloCrvena"/>
    <w:basedOn w:val="eSPISCCParagraphDefaultFont"/>
    <w:rsid w:val="00516E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6E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329793">
      <w:bodyDiv w:val="true"/>
      <w:marLeft w:val="0"/>
      <w:marRight w:val="0"/>
      <w:marTop w:val="0"/>
      <w:marBottom w:val="0"/>
      <w:divBdr>
        <w:top w:space="0" w:sz="0" w:color="auto" w:val="none"/>
        <w:left w:space="0" w:sz="0" w:color="auto" w:val="none"/>
        <w:bottom w:space="0" w:sz="0" w:color="auto" w:val="none"/>
        <w:right w:space="0" w:sz="0" w:color="auto" w:val="none"/>
      </w:divBdr>
    </w:div>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izvorni_sadrzaj>
    <derivirana_varijabla naziv="DomainObject.Predmet.Broj_1">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St-846/2018</izvorni_sadrzaj>
    <derivirana_varijabla naziv="DomainObject.Predmet.OznakaBroj_1">St-846/2018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 ČVARAK j.d.o.o. za proizvodnju i preradu mesa</izvorni_sadrzaj>
    <derivirana_varijabla naziv="DomainObject.Predmet.ProtustrankaFormated_1">  LA ČVARAK j.d.o.o. za proizvodnju i preradu mesa</derivirana_varijabla>
  </DomainObject.Predmet.ProtustrankaFormated>
  <DomainObject.Predmet.ProtustrankaFormatedOIB>
    <izvorni_sadrzaj>  LA ČVARAK j.d.o.o. za proizvodnju i preradu mesa, OIB 79025046582</izvorni_sadrzaj>
    <derivirana_varijabla naziv="DomainObject.Predmet.ProtustrankaFormatedOIB_1">  LA ČVARAK j.d.o.o. za proizvodnju i preradu mesa, OIB 79025046582</derivirana_varijabla>
  </DomainObject.Predmet.ProtustrankaFormatedOIB>
  <DomainObject.Predmet.ProtustrankaFormatedWithAdress>
    <izvorni_sadrzaj> LA ČVARAK j.d.o.o. za proizvodnju i preradu mesa, Sljemenska ulica 95, 31000 Osijek</izvorni_sadrzaj>
    <derivirana_varijabla naziv="DomainObject.Predmet.ProtustrankaFormatedWithAdress_1"> LA ČVARAK j.d.o.o. za proizvodnju i preradu mesa, Sljemenska ulica 95, 31000 Osijek</derivirana_varijabla>
  </DomainObject.Predmet.ProtustrankaFormatedWithAdress>
  <DomainObject.Predmet.ProtustrankaFormatedWithAdressOIB>
    <izvorni_sadrzaj> LA ČVARAK j.d.o.o. za proizvodnju i preradu mesa, OIB 79025046582, Sljemenska ulica 95, 31000 Osijek</izvorni_sadrzaj>
    <derivirana_varijabla naziv="DomainObject.Predmet.ProtustrankaFormatedWithAdressOIB_1"> LA ČVARAK j.d.o.o. za proizvodnju i preradu mesa, OIB 79025046582, Sljemenska ulica 95, 31000 Osijek</derivirana_varijabla>
  </DomainObject.Predmet.ProtustrankaFormatedWithAdressOIB>
  <DomainObject.Predmet.ProtustrankaWithAdress>
    <izvorni_sadrzaj>LA ČVARAK j.d.o.o. za proizvodnju i preradu mesa Sljemenska ulica 95, 31000 Osijek</izvorni_sadrzaj>
    <derivirana_varijabla naziv="DomainObject.Predmet.ProtustrankaWithAdress_1">LA ČVARAK j.d.o.o. za proizvodnju i preradu mesa Sljemenska ulica 95, 31000 Osijek</derivirana_varijabla>
  </DomainObject.Predmet.ProtustrankaWithAdress>
  <DomainObject.Predmet.ProtustrankaWithAdressOIB>
    <izvorni_sadrzaj>LA ČVARAK j.d.o.o. za proizvodnju i preradu mesa, OIB 79025046582, Sljemenska ulica 95, 31000 Osijek</izvorni_sadrzaj>
    <derivirana_varijabla naziv="DomainObject.Predmet.ProtustrankaWithAdressOIB_1">LA ČVARAK j.d.o.o. za proizvodnju i preradu mesa, OIB 79025046582, Sljemenska ulica 95, 31000 Osijek</derivirana_varijabla>
  </DomainObject.Predmet.ProtustrankaWithAdressOIB>
  <DomainObject.Predmet.ProtustrankaNazivFormated>
    <izvorni_sadrzaj>LA ČVARAK j.d.o.o. za proizvodnju i preradu mesa</izvorni_sadrzaj>
    <derivirana_varijabla naziv="DomainObject.Predmet.ProtustrankaNazivFormated_1">LA ČVARAK j.d.o.o. za proizvodnju i preradu mesa</derivirana_varijabla>
  </DomainObject.Predmet.ProtustrankaNazivFormated>
  <DomainObject.Predmet.ProtustrankaNazivFormatedOIB>
    <izvorni_sadrzaj>LA ČVARAK j.d.o.o. za proizvodnju i preradu mesa, OIB 79025046582</izvorni_sadrzaj>
    <derivirana_varijabla naziv="DomainObject.Predmet.ProtustrankaNazivFormatedOIB_1">LA ČVARAK j.d.o.o. za proizvodnju i preradu mesa, OIB 79025046582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LA ČVARAK j.d.o.o. za proizvodnju i preradu mesa</item>
    </izvorni_sadrzaj>
    <derivirana_varijabla naziv="DomainObject.Predmet.ProtuStrankaListFormated_1">
      <item>LA ČVARAK j.d.o.o. za proizvodnju i preradu mesa</item>
    </derivirana_varijabla>
  </DomainObject.Predmet.ProtuStrankaListFormated>
  <DomainObject.Predmet.ProtuStrankaListFormatedOIB>
    <izvorni_sadrzaj>
      <item>LA ČVARAK j.d.o.o. za proizvodnju i preradu mesa, OIB 79025046582</item>
    </izvorni_sadrzaj>
    <derivirana_varijabla naziv="DomainObject.Predmet.ProtuStrankaListFormatedOIB_1">
      <item>LA ČVARAK j.d.o.o. za proizvodnju i preradu mesa, OIB 79025046582</item>
    </derivirana_varijabla>
  </DomainObject.Predmet.ProtuStrankaListFormatedOIB>
  <DomainObject.Predmet.ProtuStrankaListFormatedWithAdress>
    <izvorni_sadrzaj>
      <item>LA ČVARAK j.d.o.o. za proizvodnju i preradu mesa, Sljemenska ulica 95, 31000 Osijek</item>
    </izvorni_sadrzaj>
    <derivirana_varijabla naziv="DomainObject.Predmet.ProtuStrankaListFormatedWithAdress_1">
      <item>LA ČVARAK j.d.o.o. za proizvodnju i preradu mesa, Sljemenska ulica 95, 31000 Osijek</item>
    </derivirana_varijabla>
  </DomainObject.Predmet.ProtuStrankaListFormatedWithAdress>
  <DomainObject.Predmet.ProtuStrankaListFormatedWithAdressOIB>
    <izvorni_sadrzaj>
      <item>LA ČVARAK j.d.o.o. za proizvodnju i preradu mesa, OIB 79025046582, Sljemenska ulica 95, 31000 Osijek</item>
    </izvorni_sadrzaj>
    <derivirana_varijabla naziv="DomainObject.Predmet.ProtuStrankaListFormatedWithAdressOIB_1">
      <item>LA ČVARAK j.d.o.o. za proizvodnju i preradu mesa, OIB 79025046582, Sljemenska ulica 95, 31000 Osijek</item>
    </derivirana_varijabla>
  </DomainObject.Predmet.ProtuStrankaListFormatedWithAdressOIB>
  <DomainObject.Predmet.ProtuStrankaListNazivFormated>
    <izvorni_sadrzaj>
      <item>LA ČVARAK j.d.o.o. za proizvodnju i preradu mesa</item>
    </izvorni_sadrzaj>
    <derivirana_varijabla naziv="DomainObject.Predmet.ProtuStrankaListNazivFormated_1">
      <item>LA ČVARAK j.d.o.o. za proizvodnju i preradu mesa</item>
    </derivirana_varijabla>
  </DomainObject.Predmet.ProtuStrankaListNazivFormated>
  <DomainObject.Predmet.ProtuStrankaListNazivFormatedOIB>
    <izvorni_sadrzaj>
      <item>LA ČVARAK j.d.o.o. za proizvodnju i preradu mesa, OIB 79025046582</item>
    </izvorni_sadrzaj>
    <derivirana_varijabla naziv="DomainObject.Predmet.ProtuStrankaListNazivFormatedOIB_1">
      <item>LA ČVARAK j.d.o.o. za proizvodnju i preradu mesa, OIB 79025046582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LA ČVARAK j.d.o.o. za proizvodnju i preradu mesa</izvorni_sadrzaj>
    <derivirana_varijabla naziv="DomainObject.Predmet.ProtustrankaIDrugi_1">LA ČVARAK j.d.o.o. za proizvodnju i preradu mesa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LA ČVARAK j.d.o.o. za proizvodnju i preradu mesa, OIB 79025046582, Sljemenska ulica 95, 31000 Osijek</izvorni_sadrzaj>
    <derivirana_varijabla naziv="DomainObject.Predmet.ProtustrankaIDrugiAdressOIB_1">LA ČVARAK j.d.o.o. za proizvodnju i preradu mesa, OIB 79025046582, Sljemenska ulica 95,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LA ČVARAK j.d.o.o. za proizvodnju i preradu mesa</item>
    </izvorni_sadrzaj>
    <derivirana_varijabla naziv="DomainObject.Predmet.SudioniciListNaziv_1">
      <item>FINA RC OSIJEK</item>
      <item>LA ČVARAK j.d.o.o. za proizvodnju i preradu mesa</item>
    </derivirana_varijabla>
  </DomainObject.Predmet.SudioniciListNaziv>
  <DomainObject.Predmet.SudioniciListAdressOIB>
    <izvorni_sadrzaj>
      <item>FINA RC OSIJEK, OIB 85821130368</item>
      <item>LA ČVARAK j.d.o.o. za proizvodnju i preradu mesa, OIB 79025046582, Sljemenska ulica 95,31000 Osijek</item>
    </izvorni_sadrzaj>
    <derivirana_varijabla naziv="DomainObject.Predmet.SudioniciListAdressOIB_1">
      <item>FINA RC OSIJEK, OIB 85821130368</item>
      <item>LA ČVARAK j.d.o.o. za proizvodnju i preradu mesa, OIB 79025046582, Sljemenska ulica 95,31000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79025046582</item>
    </izvorni_sadrzaj>
    <derivirana_varijabla naziv="DomainObject.Predmet.SudioniciListNazivOIB_1">
      <item>, OIB 85821130368</item>
      <item>, OIB 79025046582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EE6B98-97F0-4262-85B1-6028E55678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624</properties:Words>
  <properties:Characters>3493</properties:Characters>
  <properties:Lines>98</properties:Lines>
  <properties:Paragraphs>35</properties:Paragraphs>
  <properties:TotalTime>112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2018-01-16T10:47:00Z</cp:lastPrinted>
  <dcterms:modified xmlns:xsi="http://www.w3.org/2001/XMLSchema-instance" xsi:type="dcterms:W3CDTF">2018-05-30T09:55:00Z</dcterms:modified>
  <cp:revision>23</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(Prethodni postupak čl. 110..docx)</vt:lpwstr>
  </prop:property>
  <prop:property name="CC_coloring" pid="4" fmtid="{D5CDD505-2E9C-101B-9397-08002B2CF9AE}">
    <vt:bool>false</vt:bool>
  </prop:property>
  <prop:property name="BrojStranica" pid="5" fmtid="{D5CDD505-2E9C-101B-9397-08002B2CF9AE}">
    <vt:i4>3</vt:i4>
  </prop:property>
</prop:Properties>
</file>