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a940" w14:paraId="fa9a940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874A5C">
        <w:rPr>
          <w:b/>
        </w:rPr>
        <w:t>1229</w:t>
      </w:r>
      <w:r w:rsidR="00D63D0D" w:rsidRPr="00101478">
        <w:rPr>
          <w:b/>
        </w:rPr>
        <w:t>/1</w:t>
      </w:r>
      <w:r w:rsidR="0039121A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</w:t>
      </w:r>
      <w:r w:rsidR="0039121A">
        <w:t xml:space="preserve"> </w:t>
      </w:r>
      <w:r w:rsidRPr="00101478">
        <w:t xml:space="preserve"> </w:t>
      </w:r>
      <w:r w:rsidR="00874A5C" w:rsidRPr="00874A5C">
        <w:t xml:space="preserve">SOLIN BRODOGRADNJA društvo s ograničenom odgovornošću za brodogradnju i trgovinu, </w:t>
      </w:r>
      <w:proofErr w:type="spellStart"/>
      <w:r w:rsidR="00874A5C" w:rsidRPr="00874A5C">
        <w:t>Ljubitovica</w:t>
      </w:r>
      <w:proofErr w:type="spellEnd"/>
      <w:r w:rsidR="00874A5C" w:rsidRPr="00874A5C">
        <w:t xml:space="preserve">, </w:t>
      </w:r>
      <w:proofErr w:type="spellStart"/>
      <w:r w:rsidR="00874A5C" w:rsidRPr="00874A5C">
        <w:t>Rapići</w:t>
      </w:r>
      <w:proofErr w:type="spellEnd"/>
      <w:r w:rsidR="00874A5C" w:rsidRPr="00874A5C">
        <w:t xml:space="preserve"> 12/a MBS: 060236953, OIB: 27876766259</w:t>
      </w:r>
      <w:r w:rsidR="00FB7A02">
        <w:t>,</w:t>
      </w:r>
      <w:r w:rsidRPr="00101478">
        <w:t xml:space="preserve"> dana </w:t>
      </w:r>
      <w:r w:rsidR="00874A5C">
        <w:t>30</w:t>
      </w:r>
      <w:r w:rsidR="004B4DAE" w:rsidRPr="00101478">
        <w:t>.</w:t>
      </w:r>
      <w:r w:rsidRPr="00101478">
        <w:t xml:space="preserve"> </w:t>
      </w:r>
      <w:r w:rsidR="00874A5C">
        <w:t>listopada</w:t>
      </w:r>
      <w:r w:rsidR="00FA7049">
        <w:t xml:space="preserve"> 2017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FA7049" w:rsidP="00FA7049" w:rsidR="002500C5" w:rsidRPr="00101478">
      <w:pPr>
        <w:ind w:firstLine="696" w:left="12"/>
        <w:jc w:val="both"/>
      </w:pPr>
      <w:r>
        <w:t>Ispitno ročište</w:t>
      </w:r>
      <w:r w:rsidR="004B4DAE" w:rsidRPr="00101478">
        <w:t xml:space="preserve"> određeno za dan </w:t>
      </w:r>
      <w:r w:rsidR="00874A5C">
        <w:t>06</w:t>
      </w:r>
      <w:r w:rsidR="004B4DAE" w:rsidRPr="00101478">
        <w:t xml:space="preserve">. </w:t>
      </w:r>
      <w:r w:rsidR="00874A5C">
        <w:t>studenog</w:t>
      </w:r>
      <w:r>
        <w:t xml:space="preserve"> 2017</w:t>
      </w:r>
      <w:r w:rsidR="004B4DAE" w:rsidRPr="00101478">
        <w:t xml:space="preserve">. </w:t>
      </w:r>
      <w:r w:rsidR="00FB7A02">
        <w:t xml:space="preserve">godine </w:t>
      </w:r>
      <w:r w:rsidR="0039121A">
        <w:t>se odgađa</w:t>
      </w:r>
      <w:r>
        <w:t xml:space="preserve">, </w:t>
      </w:r>
      <w:r w:rsidR="002500C5" w:rsidRPr="00101478">
        <w:t>te</w:t>
      </w:r>
      <w:r w:rsidR="00EF0F2E" w:rsidRPr="00101478">
        <w:t xml:space="preserve"> </w:t>
      </w:r>
      <w:r w:rsidR="0039121A">
        <w:t xml:space="preserve">se novo </w:t>
      </w:r>
      <w:r w:rsidR="002500C5" w:rsidRPr="00101478">
        <w:t>zakazuje za dan</w:t>
      </w:r>
      <w:r w:rsidR="007B2C2E" w:rsidRPr="00101478">
        <w:t xml:space="preserve"> </w:t>
      </w:r>
      <w:r w:rsidR="00874A5C">
        <w:rPr>
          <w:b/>
          <w:u w:val="single"/>
        </w:rPr>
        <w:t>28</w:t>
      </w:r>
      <w:r w:rsidR="00FB7A02">
        <w:rPr>
          <w:b/>
          <w:u w:val="single"/>
        </w:rPr>
        <w:t xml:space="preserve">. </w:t>
      </w:r>
      <w:r w:rsidR="00874A5C">
        <w:rPr>
          <w:b/>
          <w:u w:val="single"/>
        </w:rPr>
        <w:t>studenog</w:t>
      </w:r>
      <w:r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874A5C">
        <w:rPr>
          <w:b/>
          <w:u w:val="single"/>
        </w:rPr>
        <w:t>09</w:t>
      </w:r>
      <w:r w:rsidR="002500C5" w:rsidRPr="00101478">
        <w:rPr>
          <w:b/>
          <w:u w:val="single"/>
        </w:rPr>
        <w:t>,</w:t>
      </w:r>
      <w:r w:rsidR="00874A5C">
        <w:rPr>
          <w:b/>
          <w:u w:val="single"/>
        </w:rPr>
        <w:t>00</w:t>
      </w:r>
      <w:r w:rsidR="002500C5" w:rsidRPr="00101478">
        <w:rPr>
          <w:b/>
          <w:u w:val="single"/>
        </w:rPr>
        <w:t xml:space="preserve"> sati</w:t>
      </w:r>
      <w:r>
        <w:t xml:space="preserve"> </w:t>
      </w:r>
      <w:r w:rsidR="007B2C2E" w:rsidRPr="00101478">
        <w:t xml:space="preserve">sve u zgradi </w:t>
      </w:r>
      <w:r w:rsidR="0039121A" w:rsidRPr="0039121A">
        <w:t xml:space="preserve">sve u zgradi ovog suda u Splitu, </w:t>
      </w:r>
      <w:proofErr w:type="spellStart"/>
      <w:r w:rsidR="0039121A" w:rsidRPr="0039121A">
        <w:t>Sukoišanska</w:t>
      </w:r>
      <w:proofErr w:type="spellEnd"/>
      <w:r w:rsidR="0039121A" w:rsidRPr="0039121A">
        <w:t xml:space="preserve"> 6, sudnica 4, soba broj 118, na I. katu. Nakon ispitnog ročišta održat će se izvještajno ročište</w:t>
      </w:r>
      <w:r w:rsidR="003A7D1C">
        <w:t>.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874A5C">
        <w:rPr>
          <w:b/>
        </w:rPr>
        <w:t>30</w:t>
      </w:r>
      <w:r w:rsidR="004B4DAE" w:rsidRPr="00101478">
        <w:rPr>
          <w:b/>
        </w:rPr>
        <w:t xml:space="preserve">. </w:t>
      </w:r>
      <w:r w:rsidR="00874A5C">
        <w:rPr>
          <w:b/>
        </w:rPr>
        <w:t>listopada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74A5C"/>
    <w:rsid w:val="00880EE2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07757"/>
    <w:rsid w:val="00C1628D"/>
    <w:rsid w:val="00C44BBB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7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7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7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7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7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7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7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7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7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</izvorni_sadrzaj>
    <derivirana_varijabla naziv="DomainObject.Predmet.ProtustrankaFormated_1">  SOLIN BRODOGRADNJA društvo s ograničenom odgovornošću za brodogradnju i trgovinu</derivirana_varijabla>
  </DomainObject.Predmet.ProtustrankaFormated>
  <DomainObject.Predmet.ProtustrankaFormatedOIB>
    <izvorni_sadrzaj>  SOLIN BRODOGRADNJA društvo s ograničenom odgovornošću za brodogradnju i trgovinu, OIB 27876766259</izvorni_sadrzaj>
    <derivirana_varijabla naziv="DomainObject.Predmet.ProtustrankaFormatedOIB_1">  SOLIN BRODOGRADNJA društvo s ograničenom odgovornošću za brodogradnju i trgovinu, OIB 27876766259</derivirana_varijabla>
  </DomainObject.Predmet.ProtustrankaFormatedOIB>
  <DomainObject.Predmet.ProtustrankaFormatedWithAdress>
    <izvorni_sadrzaj> SOLIN BRODOGRADNJA društvo s ograničenom odgovornošću za brodogradnju i trgovinu, Rapići 12/a, 21201 Ljubitovica</izvorni_sadrzaj>
    <derivirana_varijabla naziv="DomainObject.Predmet.ProtustrankaFormatedWithAdress_1"> SOLIN BRODOGRADNJA društvo s ograničenom odgovornošću za brodogradnju i trgovinu, Rapići 12/a, 21201 Ljubitovica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</izvorni_sadrzaj>
    <derivirana_varijabla naziv="DomainObject.Predmet.ProtustrankaFormatedWithAdressOIB_1"> SOLIN BRODOGRADNJA društvo s ograničenom odgovornošću za brodogradnju i trgovinu, OIB 27876766259, Rapići 12/a, 21201 Ljubitovica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</item>
    </izvorni_sadrzaj>
    <derivirana_varijabla naziv="DomainObject.Predmet.ProtuStrankaListFormated_1">
      <item>SOLIN BRODOGRADNJA društvo s ograničenom odgovornošću za brodogradnju i trgovinu</item>
    </derivirana_varijabla>
  </DomainObject.Predmet.ProtuStrankaListFormated>
  <DomainObject.Predmet.ProtuStrankaListFormatedOIB>
    <izvorni_sadrzaj>
      <item>SOLIN BRODOGRADNJA društvo s ograničenom odgovornošću za brodogradnju i trgovinu, OIB 27876766259</item>
    </izvorni_sadrzaj>
    <derivirana_varijabla naziv="DomainObject.Predmet.ProtuStrankaListFormatedOIB_1">
      <item>SOLIN BRODOGRADNJA društvo s ograničenom odgovornošću za brodogradnju i trgovinu, OIB 27876766259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</item>
    </izvorni_sadrzaj>
    <derivirana_varijabla naziv="DomainObject.Predmet.ProtuStrankaListFormatedWithAdress_1">
      <item>SOLIN BRODOGRADNJA društvo s ograničenom odgovornošću za brodogradnju i trgovinu, Rapići 12/a, 21201 Ljubitovica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</item>
    </izvorni_sadrzaj>
    <derivirana_varijabla naziv="DomainObject.Predmet.ProtuStrankaListFormatedWithAdressOIB_1">
      <item>SOLIN BRODOGRADNJA društvo s ograničenom odgovornošću za brodogradnju i trgovinu, OIB 27876766259, Rapići 12/a, 21201 Ljubitovica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</izvorni_sadrzaj>
    <derivirana_varijabla naziv="DomainObject.Predmet.SudioniciListNaziv_1">
      <item>SOLIN BRODOGRADNJA društvo s ograničenom odgovornošću za brodogradnju i trgovinu</item>
      <item>FINANCIJSKA AGENCIJA, RC SPLIT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</izvorni_sadrzaj>
    <derivirana_varijabla naziv="DomainObject.Predmet.SudioniciListNazivOIB_1">
      <item>, OIB 27876766259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723</properties:Characters>
  <properties:Lines>42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893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2017-10-30T13:14:00Z</dcterms:created>
  <dc:creator>kfrankovic</dc:creator>
  <cp:lastModifiedBy>Andrijana Leto</cp:lastModifiedBy>
  <cp:lastPrinted>2017-06-19T12:19:00Z</cp:lastPrinted>
  <dcterms:modified xmlns:xsi="http://www.w3.org/2001/XMLSchema-instance" xsi:type="dcterms:W3CDTF">2017-10-30T13:27:00Z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