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8db3f" w14:paraId="218db3f" w:rsidRDefault="00EF227F" w:rsidP="000C0D38" w:rsidR="00EF227F" w:rsidRPr="001B7DA3">
      <w:pPr>
        <w15:collapsed w:val="false"/>
        <w:rPr>
          <w:b/>
        </w:rPr>
      </w:pPr>
      <w:bookmarkStart w:name="_GoBack" w:id="0"/>
      <w:bookmarkEnd w:id="0"/>
      <w:r w:rsidRPr="001B7DA3">
        <w:tab/>
      </w:r>
      <w:r w:rsidRPr="001B7DA3">
        <w:rPr>
          <w:b/>
        </w:rPr>
        <w:t xml:space="preserve">             </w:t>
      </w:r>
    </w:p>
    <w:p w:rsidRDefault="00621B59" w:rsidP="00621B59" w:rsidR="00621B59" w:rsidRPr="001B7DA3"/>
    <w:p w:rsidRDefault="004D3726" w:rsidP="00D719CA" w:rsidR="004D3726">
      <w:pPr>
        <w:jc w:val="both"/>
      </w:pPr>
      <w:r>
        <w:t xml:space="preserve">          </w:t>
      </w:r>
      <w:r>
        <w:rPr>
          <w:noProof/>
        </w:rPr>
        <w:drawing>
          <wp:inline distR="0" distL="0" distB="0" distT="0">
            <wp:extent cy="684000" cx="494458"/>
            <wp:effectExtent b="1905" r="127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4000" cx="494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3726" w:rsidP="00D719CA" w:rsidR="004D3726">
      <w:pPr>
        <w:jc w:val="both"/>
      </w:pPr>
    </w:p>
    <w:p w:rsidRDefault="00D719CA" w:rsidP="00D719CA" w:rsidR="00D719CA" w:rsidRPr="001B7DA3">
      <w:pPr>
        <w:jc w:val="both"/>
      </w:pPr>
      <w:r w:rsidRPr="001B7DA3">
        <w:t>REPUBLIKA HRVATSKA</w:t>
      </w:r>
    </w:p>
    <w:p w:rsidRDefault="00D719CA" w:rsidP="00D719CA" w:rsidR="00D719CA" w:rsidRPr="001B7DA3">
      <w:pPr>
        <w:jc w:val="both"/>
      </w:pPr>
      <w:r w:rsidRPr="001B7DA3">
        <w:t xml:space="preserve">TRGOVAČKI SUD U ZAGREBU                               </w:t>
      </w:r>
      <w:r w:rsidR="009E4E4B">
        <w:t xml:space="preserve">                            </w:t>
      </w:r>
      <w:proofErr w:type="spellStart"/>
      <w:r w:rsidR="004D3726">
        <w:t>70</w:t>
      </w:r>
      <w:proofErr w:type="spellEnd"/>
      <w:r w:rsidRPr="001B7DA3">
        <w:t>. St</w:t>
      </w:r>
      <w:r w:rsidR="009E4E4B">
        <w:t>-</w:t>
      </w:r>
      <w:proofErr w:type="spellStart"/>
      <w:r w:rsidR="004D3726">
        <w:t>989</w:t>
      </w:r>
      <w:proofErr w:type="spellEnd"/>
      <w:r w:rsidR="004D3726">
        <w:t>/</w:t>
      </w:r>
      <w:proofErr w:type="spellStart"/>
      <w:r w:rsidR="004D3726">
        <w:t>2018</w:t>
      </w:r>
      <w:proofErr w:type="spellEnd"/>
    </w:p>
    <w:p w:rsidRDefault="002A0A49" w:rsidP="00D719CA" w:rsidR="00D719CA" w:rsidRPr="001B7DA3">
      <w:pPr>
        <w:jc w:val="both"/>
      </w:pPr>
      <w:proofErr w:type="spellStart"/>
      <w:r>
        <w:t>ZAGREB</w:t>
      </w:r>
      <w:proofErr w:type="spellEnd"/>
      <w:r>
        <w:t xml:space="preserve">, </w:t>
      </w:r>
      <w:proofErr w:type="spellStart"/>
      <w:r w:rsidR="00D719CA" w:rsidRPr="001B7DA3">
        <w:t>Amruševa</w:t>
      </w:r>
      <w:proofErr w:type="spellEnd"/>
      <w:r w:rsidR="00D719CA" w:rsidRPr="001B7DA3">
        <w:t xml:space="preserve"> 2/II</w:t>
      </w:r>
    </w:p>
    <w:p w:rsidRDefault="00D719CA" w:rsidP="00D719CA" w:rsidR="00D719CA" w:rsidRPr="001B7DA3">
      <w:pPr>
        <w:jc w:val="both"/>
      </w:pPr>
    </w:p>
    <w:p w:rsidRDefault="009E4E4B" w:rsidP="00D719CA" w:rsidR="009E4E4B">
      <w:pPr>
        <w:jc w:val="center"/>
      </w:pPr>
      <w:r>
        <w:t xml:space="preserve">R E P U B L I K A  H R V A T S K A </w:t>
      </w:r>
    </w:p>
    <w:p w:rsidRDefault="009E4E4B" w:rsidP="00D719CA" w:rsidR="009E4E4B">
      <w:pPr>
        <w:jc w:val="center"/>
      </w:pPr>
    </w:p>
    <w:p w:rsidRDefault="00D719CA" w:rsidP="00D719CA" w:rsidR="00D719CA" w:rsidRPr="009E4E4B">
      <w:pPr>
        <w:jc w:val="center"/>
      </w:pPr>
      <w:r w:rsidRPr="009E4E4B">
        <w:t>R J E Š E NJ E</w:t>
      </w:r>
    </w:p>
    <w:p w:rsidRDefault="00D719CA" w:rsidP="00D719CA" w:rsidR="00D719CA" w:rsidRPr="001B7DA3">
      <w:pPr>
        <w:jc w:val="both"/>
        <w:rPr>
          <w:b/>
        </w:rPr>
      </w:pPr>
    </w:p>
    <w:p w:rsidRDefault="000C0D38" w:rsidP="00DC0202" w:rsidR="00DC0202">
      <w:pPr>
        <w:ind w:firstLine="720"/>
        <w:jc w:val="both"/>
      </w:pPr>
      <w:r w:rsidRPr="004E35F3">
        <w:t xml:space="preserve">Trgovački sud u Zagrebu, po sucu Maji Jurovicki, u stečajnom postupku u povodu prijedloga predlagatelja REPUBLIKE HRVATSKE, MINISTARSTVA FINANCIJA, POREZNE UPRAVE, </w:t>
      </w:r>
      <w:proofErr w:type="spellStart"/>
      <w:r w:rsidRPr="004E35F3">
        <w:t>OIB</w:t>
      </w:r>
      <w:proofErr w:type="spellEnd"/>
      <w:r w:rsidRPr="004E35F3">
        <w:t xml:space="preserve">: </w:t>
      </w:r>
      <w:proofErr w:type="spellStart"/>
      <w:r w:rsidRPr="004E35F3">
        <w:t>18683136487</w:t>
      </w:r>
      <w:proofErr w:type="spellEnd"/>
      <w:r w:rsidRPr="004E35F3">
        <w:t xml:space="preserve">, koju zastupa Županijsko državno odvjetništvo u Zagrebu, za otvaranje stečajnog postupka nad dužnikom </w:t>
      </w:r>
      <w:proofErr w:type="spellStart"/>
      <w:r w:rsidRPr="004E35F3">
        <w:t>BILD</w:t>
      </w:r>
      <w:proofErr w:type="spellEnd"/>
      <w:r w:rsidRPr="004E35F3">
        <w:t xml:space="preserve"> d.o.o. </w:t>
      </w:r>
      <w:proofErr w:type="spellStart"/>
      <w:r w:rsidRPr="004E35F3">
        <w:t>OIB</w:t>
      </w:r>
      <w:proofErr w:type="spellEnd"/>
      <w:r w:rsidRPr="004E35F3">
        <w:t xml:space="preserve">: </w:t>
      </w:r>
      <w:proofErr w:type="spellStart"/>
      <w:r w:rsidRPr="004E35F3">
        <w:t>21595375892</w:t>
      </w:r>
      <w:proofErr w:type="spellEnd"/>
      <w:r w:rsidRPr="004E35F3">
        <w:t xml:space="preserve"> iz Zagreba, Ilica </w:t>
      </w:r>
      <w:proofErr w:type="spellStart"/>
      <w:r w:rsidRPr="004E35F3">
        <w:t>177</w:t>
      </w:r>
      <w:proofErr w:type="spellEnd"/>
      <w:r>
        <w:t xml:space="preserve">, dana </w:t>
      </w:r>
      <w:proofErr w:type="spellStart"/>
      <w:r>
        <w:t>03</w:t>
      </w:r>
      <w:proofErr w:type="spellEnd"/>
      <w:r>
        <w:t xml:space="preserve">. srpnja </w:t>
      </w:r>
      <w:proofErr w:type="spellStart"/>
      <w:r>
        <w:t>2018</w:t>
      </w:r>
      <w:proofErr w:type="spellEnd"/>
      <w:r>
        <w:t xml:space="preserve">. </w:t>
      </w:r>
    </w:p>
    <w:p w:rsidRDefault="000C0D38" w:rsidP="00DC0202" w:rsidR="000C0D38" w:rsidRPr="001B7DA3">
      <w:pPr>
        <w:ind w:firstLine="720"/>
        <w:jc w:val="both"/>
      </w:pPr>
    </w:p>
    <w:p w:rsidRDefault="00EF227F" w:rsidP="00EF227F" w:rsidR="00EF227F" w:rsidRPr="009E4E4B">
      <w:pPr>
        <w:jc w:val="center"/>
      </w:pPr>
      <w:r w:rsidRPr="009E4E4B">
        <w:t xml:space="preserve">r i j e š i o  j e </w:t>
      </w:r>
    </w:p>
    <w:p w:rsidRDefault="00EF227F" w:rsidP="00EF227F" w:rsidR="00EF227F" w:rsidRPr="001B7DA3">
      <w:pPr>
        <w:jc w:val="center"/>
      </w:pPr>
    </w:p>
    <w:p w:rsidRDefault="00904796" w:rsidP="001B7DA3" w:rsidR="001B7DA3" w:rsidRPr="001B7DA3">
      <w:pPr>
        <w:jc w:val="both"/>
      </w:pPr>
      <w:r w:rsidRPr="001B7DA3">
        <w:tab/>
      </w:r>
      <w:r w:rsidR="001B7DA3" w:rsidRPr="001B7DA3">
        <w:t xml:space="preserve">I. Ispitno ročište određeno za dan </w:t>
      </w:r>
      <w:proofErr w:type="spellStart"/>
      <w:r w:rsidR="000C0D38">
        <w:t>12</w:t>
      </w:r>
      <w:proofErr w:type="spellEnd"/>
      <w:r w:rsidR="000C0D38">
        <w:t xml:space="preserve">. rujna </w:t>
      </w:r>
      <w:proofErr w:type="spellStart"/>
      <w:r w:rsidR="000C0D38">
        <w:t>2018</w:t>
      </w:r>
      <w:proofErr w:type="spellEnd"/>
      <w:r w:rsidR="009E4E4B">
        <w:t>. u 9</w:t>
      </w:r>
      <w:r w:rsidR="000C0D38">
        <w:t>,</w:t>
      </w:r>
      <w:proofErr w:type="spellStart"/>
      <w:r w:rsidR="009E4E4B">
        <w:t>3</w:t>
      </w:r>
      <w:r w:rsidR="001B7DA3" w:rsidRPr="001B7DA3">
        <w:t>0</w:t>
      </w:r>
      <w:proofErr w:type="spellEnd"/>
      <w:r w:rsidR="001B7DA3" w:rsidRPr="001B7DA3">
        <w:t xml:space="preserve"> sati te izvještajno ročište određeno za dan </w:t>
      </w:r>
      <w:proofErr w:type="spellStart"/>
      <w:r w:rsidR="000C0D38">
        <w:t>12</w:t>
      </w:r>
      <w:proofErr w:type="spellEnd"/>
      <w:r w:rsidR="000C0D38">
        <w:t xml:space="preserve">. rujna </w:t>
      </w:r>
      <w:proofErr w:type="spellStart"/>
      <w:r w:rsidR="000C0D38">
        <w:t>2018</w:t>
      </w:r>
      <w:proofErr w:type="spellEnd"/>
      <w:r w:rsidR="009E4E4B" w:rsidRPr="009E4E4B">
        <w:t xml:space="preserve">. </w:t>
      </w:r>
      <w:r w:rsidR="00B56E1F">
        <w:t xml:space="preserve">u </w:t>
      </w:r>
      <w:proofErr w:type="spellStart"/>
      <w:r w:rsidR="000C0D38">
        <w:t>10</w:t>
      </w:r>
      <w:proofErr w:type="spellEnd"/>
      <w:r w:rsidR="000C0D38">
        <w:t>,</w:t>
      </w:r>
      <w:proofErr w:type="spellStart"/>
      <w:r w:rsidR="000C0D38">
        <w:t>00</w:t>
      </w:r>
      <w:proofErr w:type="spellEnd"/>
      <w:r w:rsidR="001B7DA3" w:rsidRPr="001B7DA3">
        <w:t xml:space="preserve">  sati neće se održati.</w:t>
      </w:r>
    </w:p>
    <w:p w:rsidRDefault="001B7DA3" w:rsidP="001B7DA3" w:rsidR="001B7DA3" w:rsidRPr="001B7DA3">
      <w:pPr>
        <w:jc w:val="both"/>
      </w:pPr>
    </w:p>
    <w:p w:rsidRDefault="001B7DA3" w:rsidP="001B7DA3" w:rsidR="001B7DA3" w:rsidRPr="001B7DA3">
      <w:pPr>
        <w:ind w:firstLine="720"/>
        <w:jc w:val="both"/>
      </w:pPr>
      <w:r w:rsidRPr="001B7DA3">
        <w:t>II. Ispi</w:t>
      </w:r>
      <w:r w:rsidR="009E4E4B">
        <w:t xml:space="preserve">tno ročište određuje se za dan </w:t>
      </w:r>
      <w:proofErr w:type="spellStart"/>
      <w:r w:rsidR="000C0D38">
        <w:t>14</w:t>
      </w:r>
      <w:proofErr w:type="spellEnd"/>
      <w:r w:rsidR="000C0D38">
        <w:t xml:space="preserve">. rujna </w:t>
      </w:r>
      <w:proofErr w:type="spellStart"/>
      <w:r w:rsidR="000C0D38">
        <w:t>2018</w:t>
      </w:r>
      <w:proofErr w:type="spellEnd"/>
      <w:r w:rsidR="009E4E4B">
        <w:t>. u 9</w:t>
      </w:r>
      <w:r w:rsidR="000C0D38">
        <w:t>,</w:t>
      </w:r>
      <w:proofErr w:type="spellStart"/>
      <w:r w:rsidR="009E4E4B">
        <w:t>30</w:t>
      </w:r>
      <w:proofErr w:type="spellEnd"/>
      <w:r w:rsidRPr="001B7DA3">
        <w:t xml:space="preserve"> sati, a izvještajno ročište određuje se za dan </w:t>
      </w:r>
      <w:proofErr w:type="spellStart"/>
      <w:r w:rsidR="000C0D38">
        <w:t>14</w:t>
      </w:r>
      <w:proofErr w:type="spellEnd"/>
      <w:r w:rsidR="000C0D38">
        <w:t xml:space="preserve">. rujna </w:t>
      </w:r>
      <w:proofErr w:type="spellStart"/>
      <w:r w:rsidR="000C0D38">
        <w:t>2018</w:t>
      </w:r>
      <w:proofErr w:type="spellEnd"/>
      <w:r w:rsidR="009E4E4B">
        <w:t xml:space="preserve">. u </w:t>
      </w:r>
      <w:proofErr w:type="spellStart"/>
      <w:r w:rsidR="000C0D38">
        <w:t>10</w:t>
      </w:r>
      <w:proofErr w:type="spellEnd"/>
      <w:r w:rsidR="000C0D38">
        <w:t>,</w:t>
      </w:r>
      <w:proofErr w:type="spellStart"/>
      <w:r w:rsidR="000C0D38">
        <w:t>00</w:t>
      </w:r>
      <w:proofErr w:type="spellEnd"/>
      <w:r w:rsidR="009E4E4B" w:rsidRPr="009E4E4B">
        <w:t xml:space="preserve"> sati</w:t>
      </w:r>
      <w:r w:rsidRPr="001B7DA3">
        <w:t>.</w:t>
      </w:r>
      <w:r w:rsidR="009E4E4B">
        <w:t xml:space="preserve"> Ispitno i izvještajno ročište održati će se</w:t>
      </w:r>
      <w:r w:rsidR="009E4E4B" w:rsidRPr="009E4E4B">
        <w:t xml:space="preserve"> u zgradi ovog suda, Zagreb, Petrinjska 8, soba </w:t>
      </w:r>
      <w:proofErr w:type="spellStart"/>
      <w:r w:rsidR="000C0D38">
        <w:t>30</w:t>
      </w:r>
      <w:proofErr w:type="spellEnd"/>
      <w:r w:rsidR="009E4E4B" w:rsidRPr="009E4E4B">
        <w:t xml:space="preserve"> (</w:t>
      </w:r>
      <w:r w:rsidR="000C0D38">
        <w:t>dvorišna zgrada – I kat</w:t>
      </w:r>
      <w:r w:rsidR="009E4E4B" w:rsidRPr="009E4E4B">
        <w:t>)</w:t>
      </w:r>
      <w:r w:rsidR="009E4E4B">
        <w:t>.</w:t>
      </w:r>
    </w:p>
    <w:p w:rsidRDefault="00904796" w:rsidP="003117C7" w:rsidR="00904796">
      <w:pPr>
        <w:jc w:val="both"/>
      </w:pPr>
    </w:p>
    <w:p w:rsidRDefault="000C0D38" w:rsidP="003117C7" w:rsidR="000C0D38" w:rsidRPr="001B7DA3">
      <w:pPr>
        <w:jc w:val="both"/>
      </w:pPr>
    </w:p>
    <w:p w:rsidRDefault="000C0D38" w:rsidP="00442DDA" w:rsidR="00EF227F" w:rsidRPr="001B7DA3">
      <w:pPr>
        <w:numPr>
          <w:ilvl w:val="12"/>
          <w:numId w:val="0"/>
        </w:numPr>
        <w:jc w:val="center"/>
      </w:pPr>
      <w:r>
        <w:t>Zagreb,</w:t>
      </w:r>
      <w:r w:rsidR="00E31888" w:rsidRPr="001B7DA3">
        <w:t xml:space="preserve"> </w:t>
      </w:r>
      <w:proofErr w:type="spellStart"/>
      <w:r>
        <w:t>03</w:t>
      </w:r>
      <w:proofErr w:type="spellEnd"/>
      <w:r>
        <w:t xml:space="preserve">. srpnja </w:t>
      </w:r>
      <w:proofErr w:type="spellStart"/>
      <w:r>
        <w:t>2018</w:t>
      </w:r>
      <w:proofErr w:type="spellEnd"/>
      <w:r w:rsidR="00442DDA" w:rsidRPr="001B7DA3">
        <w:t>.</w:t>
      </w:r>
    </w:p>
    <w:p w:rsidRDefault="00C90C73" w:rsidP="007F0DBF" w:rsidR="00C90C73" w:rsidRPr="001B7DA3">
      <w:pPr>
        <w:numPr>
          <w:ilvl w:val="12"/>
          <w:numId w:val="0"/>
        </w:numPr>
      </w:pPr>
    </w:p>
    <w:p w:rsidRDefault="00442DDA" w:rsidP="000C0D38" w:rsidR="00442DDA" w:rsidRPr="001B7DA3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1B7DA3">
        <w:rPr>
          <w:rFonts w:hAnsi="Times New Roman" w:ascii="Times New Roman"/>
          <w:szCs w:val="24"/>
        </w:rPr>
        <w:tab/>
        <w:t>SUDAC:</w:t>
      </w:r>
    </w:p>
    <w:p w:rsidRDefault="007F0DBF" w:rsidP="000C0D38" w:rsidR="00442DDA" w:rsidRPr="001B7DA3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1B7DA3">
        <w:rPr>
          <w:rFonts w:hAnsi="Times New Roman" w:ascii="Times New Roman"/>
          <w:szCs w:val="24"/>
        </w:rPr>
        <w:t xml:space="preserve">     </w:t>
      </w:r>
      <w:r w:rsidR="000C0D38">
        <w:rPr>
          <w:rFonts w:hAnsi="Times New Roman" w:ascii="Times New Roman"/>
          <w:szCs w:val="24"/>
        </w:rPr>
        <w:t>Maja Jurovicki</w:t>
      </w:r>
      <w:r w:rsidR="00667F7F">
        <w:rPr>
          <w:rFonts w:hAnsi="Times New Roman" w:ascii="Times New Roman"/>
          <w:szCs w:val="24"/>
        </w:rPr>
        <w:t xml:space="preserve">, v.r. </w:t>
      </w:r>
    </w:p>
    <w:p w:rsidRDefault="00442DDA" w:rsidP="007F0DBF" w:rsidR="00442DDA" w:rsidRPr="001B7DA3">
      <w:pPr>
        <w:numPr>
          <w:ilvl w:val="12"/>
          <w:numId w:val="0"/>
        </w:numPr>
      </w:pPr>
    </w:p>
    <w:p w:rsidRDefault="00BC1EB9" w:rsidP="00EF227F" w:rsidR="00EF227F" w:rsidRPr="001B7DA3">
      <w:pPr>
        <w:numPr>
          <w:ilvl w:val="12"/>
          <w:numId w:val="0"/>
        </w:numPr>
        <w:jc w:val="both"/>
      </w:pPr>
      <w:r w:rsidRPr="001B7DA3">
        <w:t>UPUTA</w:t>
      </w:r>
      <w:r w:rsidR="00EF227F" w:rsidRPr="001B7DA3">
        <w:t xml:space="preserve"> O PRAVNOM LIJEKU:</w:t>
      </w:r>
    </w:p>
    <w:p w:rsidRDefault="00904796" w:rsidP="00EF227F" w:rsidR="007F0DBF" w:rsidRPr="001B7DA3">
      <w:pPr>
        <w:numPr>
          <w:ilvl w:val="12"/>
          <w:numId w:val="0"/>
        </w:numPr>
        <w:jc w:val="both"/>
      </w:pPr>
      <w:r w:rsidRPr="001B7DA3">
        <w:t>Protiv ovog rješenja žalba nije dopuštena (</w:t>
      </w:r>
      <w:r w:rsidR="00B56E1F">
        <w:t xml:space="preserve">čl. </w:t>
      </w:r>
      <w:proofErr w:type="spellStart"/>
      <w:r w:rsidR="00B56E1F">
        <w:t>278</w:t>
      </w:r>
      <w:proofErr w:type="spellEnd"/>
      <w:r w:rsidR="00B56E1F">
        <w:t xml:space="preserve">. </w:t>
      </w:r>
      <w:proofErr w:type="spellStart"/>
      <w:r w:rsidR="00B56E1F">
        <w:t>ZPP</w:t>
      </w:r>
      <w:proofErr w:type="spellEnd"/>
      <w:r w:rsidR="00B56E1F">
        <w:t xml:space="preserve">-a u vezi s čl. </w:t>
      </w:r>
      <w:proofErr w:type="spellStart"/>
      <w:r w:rsidR="00B56E1F">
        <w:t>10</w:t>
      </w:r>
      <w:proofErr w:type="spellEnd"/>
      <w:r w:rsidRPr="001B7DA3">
        <w:t xml:space="preserve">. </w:t>
      </w:r>
      <w:proofErr w:type="spellStart"/>
      <w:r w:rsidRPr="001B7DA3">
        <w:t>SZ</w:t>
      </w:r>
      <w:proofErr w:type="spellEnd"/>
      <w:r w:rsidRPr="001B7DA3">
        <w:t>-a)</w:t>
      </w:r>
    </w:p>
    <w:p w:rsidRDefault="000C0D38" w:rsidP="00EF227F" w:rsidR="007F0DBF" w:rsidRPr="001B7DA3">
      <w:pPr>
        <w:numPr>
          <w:ilvl w:val="12"/>
          <w:numId w:val="0"/>
        </w:numPr>
        <w:jc w:val="both"/>
      </w:pPr>
      <w:r>
        <w:t xml:space="preserve"> </w:t>
      </w:r>
    </w:p>
    <w:p w:rsidRDefault="00470A0A" w:rsidP="00EF227F" w:rsidR="00470A0A" w:rsidRPr="001B7DA3">
      <w:pPr>
        <w:numPr>
          <w:ilvl w:val="12"/>
          <w:numId w:val="0"/>
        </w:numPr>
        <w:jc w:val="both"/>
      </w:pPr>
    </w:p>
    <w:p w:rsidRDefault="00667F7F" w:rsidP="004F5146" w:rsidR="00667F7F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667F7F" w:rsidP="004F5146" w:rsidR="00667F7F">
      <w:pPr>
        <w:jc w:val="right"/>
      </w:pPr>
      <w:r>
        <w:t xml:space="preserve">Mirjana Gašparić </w:t>
      </w:r>
    </w:p>
    <w:p w:rsidRDefault="00F84FAD" w:rsidP="00667F7F" w:rsidR="00F84FAD" w:rsidRPr="001B7DA3">
      <w:pPr>
        <w:ind w:left="720"/>
      </w:pPr>
    </w:p>
    <w:sectPr w:rsidSect="00C40D3E" w:rsidR="00F84FAD" w:rsidRPr="001B7DA3">
      <w:headerReference w:type="default" r:id="rId10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D9E" w:rsidR="003B6D9E">
      <w:r>
        <w:separator/>
      </w:r>
    </w:p>
  </w:endnote>
  <w:endnote w:id="0" w:type="continuationSeparator">
    <w:p w:rsidRDefault="003B6D9E" w:rsidR="003B6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D9E" w:rsidR="003B6D9E">
      <w:r>
        <w:separator/>
      </w:r>
    </w:p>
  </w:footnote>
  <w:footnote w:id="0" w:type="continuationSeparator">
    <w:p w:rsidRDefault="003B6D9E" w:rsidR="003B6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</w: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0C0D38">
      <w:rPr>
        <w:noProof/>
      </w:rPr>
      <w:t>2</w:t>
    </w:r>
    <w:r>
      <w:fldChar w:fldCharType="end"/>
    </w:r>
    <w:r w:rsidR="00DC0202">
      <w:t xml:space="preserve"> -</w:t>
    </w:r>
    <w:r w:rsidR="00DC0202">
      <w:tab/>
    </w:r>
    <w:proofErr w:type="spellStart"/>
    <w:r w:rsidR="00DC0202">
      <w:t>67</w:t>
    </w:r>
    <w:proofErr w:type="spellEnd"/>
    <w:r w:rsidR="00DC0202">
      <w:t>. St-</w:t>
    </w:r>
    <w:proofErr w:type="spellStart"/>
    <w:r w:rsidR="00DC0202">
      <w:t>245</w:t>
    </w:r>
    <w:proofErr w:type="spellEnd"/>
    <w:r w:rsidR="00DC0202">
      <w:t>/</w:t>
    </w:r>
    <w:proofErr w:type="spellStart"/>
    <w:r w:rsidR="00DC0202">
      <w:t>12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FF60B1E"/>
    <w:multiLevelType w:val="hybridMultilevel"/>
    <w:tmpl w:val="E750A59A"/>
    <w:lvl w:tplc="785607E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772C08"/>
    <w:multiLevelType w:val="hybridMultilevel"/>
    <w:tmpl w:val="0BFC2D66"/>
    <w:lvl w:tplc="0AEEBDA6" w:ilvl="0">
      <w:start w:val="1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431ED"/>
    <w:rsid w:val="0009737E"/>
    <w:rsid w:val="000B2587"/>
    <w:rsid w:val="000B7516"/>
    <w:rsid w:val="000C0D38"/>
    <w:rsid w:val="000D325D"/>
    <w:rsid w:val="000E54BD"/>
    <w:rsid w:val="00104558"/>
    <w:rsid w:val="00132F51"/>
    <w:rsid w:val="001536AA"/>
    <w:rsid w:val="00160C6A"/>
    <w:rsid w:val="001B7DA3"/>
    <w:rsid w:val="001D2EB8"/>
    <w:rsid w:val="002010AB"/>
    <w:rsid w:val="00204C42"/>
    <w:rsid w:val="00233E8D"/>
    <w:rsid w:val="00263D21"/>
    <w:rsid w:val="00265143"/>
    <w:rsid w:val="002A0A49"/>
    <w:rsid w:val="002E012D"/>
    <w:rsid w:val="002F1273"/>
    <w:rsid w:val="0030572B"/>
    <w:rsid w:val="003117C7"/>
    <w:rsid w:val="00355B0F"/>
    <w:rsid w:val="0038601C"/>
    <w:rsid w:val="003B6D9E"/>
    <w:rsid w:val="003C7143"/>
    <w:rsid w:val="003D2BC5"/>
    <w:rsid w:val="003D63E6"/>
    <w:rsid w:val="003D6E2A"/>
    <w:rsid w:val="004162FE"/>
    <w:rsid w:val="004321CB"/>
    <w:rsid w:val="00442DDA"/>
    <w:rsid w:val="00470A0A"/>
    <w:rsid w:val="00471956"/>
    <w:rsid w:val="00483108"/>
    <w:rsid w:val="00484F0E"/>
    <w:rsid w:val="00492072"/>
    <w:rsid w:val="004939BB"/>
    <w:rsid w:val="004A517D"/>
    <w:rsid w:val="004B0080"/>
    <w:rsid w:val="004D3726"/>
    <w:rsid w:val="004E5469"/>
    <w:rsid w:val="004E60CA"/>
    <w:rsid w:val="004F022B"/>
    <w:rsid w:val="004F4486"/>
    <w:rsid w:val="0051075D"/>
    <w:rsid w:val="005303C5"/>
    <w:rsid w:val="005472A6"/>
    <w:rsid w:val="00551E28"/>
    <w:rsid w:val="00552537"/>
    <w:rsid w:val="00567542"/>
    <w:rsid w:val="00573924"/>
    <w:rsid w:val="00576996"/>
    <w:rsid w:val="00581DE9"/>
    <w:rsid w:val="005A2E7E"/>
    <w:rsid w:val="005B139B"/>
    <w:rsid w:val="005C1FB9"/>
    <w:rsid w:val="005F641C"/>
    <w:rsid w:val="00621B59"/>
    <w:rsid w:val="00637921"/>
    <w:rsid w:val="006503C6"/>
    <w:rsid w:val="0065656B"/>
    <w:rsid w:val="00665A43"/>
    <w:rsid w:val="00667F7F"/>
    <w:rsid w:val="00683BDC"/>
    <w:rsid w:val="006A2DAA"/>
    <w:rsid w:val="006D1E1E"/>
    <w:rsid w:val="006E4546"/>
    <w:rsid w:val="006E5670"/>
    <w:rsid w:val="00706BA1"/>
    <w:rsid w:val="00712C93"/>
    <w:rsid w:val="00721E63"/>
    <w:rsid w:val="00733036"/>
    <w:rsid w:val="00742571"/>
    <w:rsid w:val="00776DE7"/>
    <w:rsid w:val="00780128"/>
    <w:rsid w:val="00791A71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80CFE"/>
    <w:rsid w:val="008852C7"/>
    <w:rsid w:val="008F608A"/>
    <w:rsid w:val="008F7471"/>
    <w:rsid w:val="00904796"/>
    <w:rsid w:val="009308F8"/>
    <w:rsid w:val="00937744"/>
    <w:rsid w:val="009505D9"/>
    <w:rsid w:val="00951C24"/>
    <w:rsid w:val="00955CD8"/>
    <w:rsid w:val="00956366"/>
    <w:rsid w:val="00960E2D"/>
    <w:rsid w:val="0099084A"/>
    <w:rsid w:val="0099686A"/>
    <w:rsid w:val="009B1540"/>
    <w:rsid w:val="009B7BE9"/>
    <w:rsid w:val="009E4E4B"/>
    <w:rsid w:val="00A32BBB"/>
    <w:rsid w:val="00A36243"/>
    <w:rsid w:val="00A47153"/>
    <w:rsid w:val="00A658C0"/>
    <w:rsid w:val="00A77C29"/>
    <w:rsid w:val="00A92074"/>
    <w:rsid w:val="00AD608A"/>
    <w:rsid w:val="00B316F2"/>
    <w:rsid w:val="00B35FF6"/>
    <w:rsid w:val="00B50150"/>
    <w:rsid w:val="00B56E1F"/>
    <w:rsid w:val="00B639DE"/>
    <w:rsid w:val="00BB5EDE"/>
    <w:rsid w:val="00BC1BB8"/>
    <w:rsid w:val="00BC1EB9"/>
    <w:rsid w:val="00BC3A5B"/>
    <w:rsid w:val="00BD37FE"/>
    <w:rsid w:val="00BE64CD"/>
    <w:rsid w:val="00C071DF"/>
    <w:rsid w:val="00C07DA5"/>
    <w:rsid w:val="00C1723C"/>
    <w:rsid w:val="00C1761D"/>
    <w:rsid w:val="00C40D3E"/>
    <w:rsid w:val="00C42ADA"/>
    <w:rsid w:val="00C729AD"/>
    <w:rsid w:val="00C746F6"/>
    <w:rsid w:val="00C80215"/>
    <w:rsid w:val="00C90C73"/>
    <w:rsid w:val="00C90E86"/>
    <w:rsid w:val="00CA1916"/>
    <w:rsid w:val="00CA61F9"/>
    <w:rsid w:val="00CC0A29"/>
    <w:rsid w:val="00CE27EC"/>
    <w:rsid w:val="00D07DFA"/>
    <w:rsid w:val="00D158CE"/>
    <w:rsid w:val="00D359EC"/>
    <w:rsid w:val="00D35F93"/>
    <w:rsid w:val="00D438B6"/>
    <w:rsid w:val="00D719CA"/>
    <w:rsid w:val="00D908F3"/>
    <w:rsid w:val="00DA755E"/>
    <w:rsid w:val="00DB5821"/>
    <w:rsid w:val="00DC0202"/>
    <w:rsid w:val="00DF748F"/>
    <w:rsid w:val="00E03D7B"/>
    <w:rsid w:val="00E23552"/>
    <w:rsid w:val="00E31888"/>
    <w:rsid w:val="00E433BE"/>
    <w:rsid w:val="00E55DFF"/>
    <w:rsid w:val="00E56836"/>
    <w:rsid w:val="00EB6CC8"/>
    <w:rsid w:val="00EF227F"/>
    <w:rsid w:val="00F24E5C"/>
    <w:rsid w:val="00F73DB9"/>
    <w:rsid w:val="00F84FAD"/>
    <w:rsid w:val="00F86800"/>
    <w:rsid w:val="00FA18D4"/>
    <w:rsid w:val="00FA413B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7F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F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F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F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F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7F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F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F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F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F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St-989/2018</izvorni_sadrzaj>
    <derivirana_varijabla naziv="DomainObject.Predmet.OznakaBroj_1">St-989/2018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BILD d.o.o. za graditeljstvo, ugostiteljstvo i turizam, trgovinu na veliko i malo te izvoz i uvoz</izvorni_sadrzaj>
    <derivirana_varijabla naziv="DomainObject.Predmet.ProtustrankaFormated_1">  BILD d.o.o. za graditeljstvo, ugostiteljstvo i turizam, trgovinu na veliko i malo te izvoz i uvoz</derivirana_varijabla>
  </DomainObject.Predmet.ProtustrankaFormated>
  <DomainObject.Predmet.ProtustrankaFormatedOIB>
    <izvorni_sadrzaj>  BILD d.o.o. za graditeljstvo, ugostiteljstvo i turizam, trgovinu na veliko i malo te izvoz i uvoz, OIB 21595375892</izvorni_sadrzaj>
    <derivirana_varijabla naziv="DomainObject.Predmet.ProtustrankaFormatedOIB_1">  BILD d.o.o. za graditeljstvo, ugostiteljstvo i turizam, trgovinu na veliko i malo te izvoz i uvoz, OIB 21595375892</derivirana_varijabla>
  </DomainObject.Predmet.ProtustrankaFormatedOIB>
  <DomainObject.Predmet.ProtustrankaFormatedWithAdress>
    <izvorni_sadrzaj> BILD d.o.o. za graditeljstvo, ugostiteljstvo i turizam, trgovinu na veliko i malo te izvoz i uvoz, Ilica 177, 10000 Zagreb</izvorni_sadrzaj>
    <derivirana_varijabla naziv="DomainObject.Predmet.ProtustrankaFormatedWithAdress_1"> BILD d.o.o. za graditeljstvo, ugostiteljstvo i turizam, trgovinu na veliko i malo te izvoz i uvoz, Ilica 177, 10000 Zagreb</derivirana_varijabla>
  </DomainObject.Predmet.ProtustrankaFormatedWithAdress>
  <DomainObject.Predmet.ProtustrankaFormatedWithAdressOIB>
    <izvorni_sadrzaj> BILD d.o.o. za graditeljstvo, ugostiteljstvo i turizam, trgovinu na veliko i malo te izvoz i uvoz, OIB 21595375892, Ilica 177, 10000 Zagreb</izvorni_sadrzaj>
    <derivirana_varijabla naziv="DomainObject.Predmet.ProtustrankaFormatedWithAdressOIB_1"> BILD d.o.o. za graditeljstvo, ugostiteljstvo i turizam, trgovinu na veliko i malo te izvoz i uvoz, OIB 21595375892, Ilica 177, 10000 Zagreb</derivirana_varijabla>
  </DomainObject.Predmet.ProtustrankaFormatedWithAdressOIB>
  <DomainObject.Predmet.ProtustrankaWithAdress>
    <izvorni_sadrzaj>BILD d.o.o. za graditeljstvo, ugostiteljstvo i turizam, trgovinu na veliko i malo te izvoz i uvoz Ilica 177, 10000 Zagreb</izvorni_sadrzaj>
    <derivirana_varijabla naziv="DomainObject.Predmet.ProtustrankaWithAdress_1">BILD d.o.o. za graditeljstvo, ugostiteljstvo i turizam, trgovinu na veliko i malo te izvoz i uvoz Ilica 177, 10000 Zagreb</derivirana_varijabla>
  </DomainObject.Predmet.ProtustrankaWithAdress>
  <DomainObject.Predmet.ProtustrankaWithAdressOIB>
    <izvorni_sadrzaj>BILD d.o.o. za graditeljstvo, ugostiteljstvo i turizam, trgovinu na veliko i malo te izvoz i uvoz, OIB 21595375892, Ilica 177, 10000 Zagreb</izvorni_sadrzaj>
    <derivirana_varijabla naziv="DomainObject.Predmet.ProtustrankaWithAdressOIB_1">BILD d.o.o. za graditeljstvo, ugostiteljstvo i turizam, trgovinu na veliko i malo te izvoz i uvoz, OIB 21595375892, Ilica 177, 10000 Zagreb</derivirana_varijabla>
  </DomainObject.Predmet.ProtustrankaWithAdressOIB>
  <DomainObject.Predmet.ProtustrankaNazivFormated>
    <izvorni_sadrzaj>BILD d.o.o. za graditeljstvo, ugostiteljstvo i turizam, trgovinu na veliko i malo te izvoz i uvoz</izvorni_sadrzaj>
    <derivirana_varijabla naziv="DomainObject.Predmet.ProtustrankaNazivFormated_1">BILD d.o.o. za graditeljstvo, ugostiteljstvo i turizam, trgovinu na veliko i malo te izvoz i uvoz</derivirana_varijabla>
  </DomainObject.Predmet.ProtustrankaNazivFormated>
  <DomainObject.Predmet.ProtustrankaNazivFormatedOIB>
    <izvorni_sadrzaj>BILD d.o.o. za graditeljstvo, ugostiteljstvo i turizam, trgovinu na veliko i malo te izvoz i uvoz, OIB 21595375892</izvorni_sadrzaj>
    <derivirana_varijabla naziv="DomainObject.Predmet.ProtustrankaNazivFormatedOIB_1">BILD d.o.o. za graditeljstvo, ugostiteljstvo i turizam, trgovinu na veliko i malo te izvoz i uvoz, OIB 21595375892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Marinko Jelić; RH Ministarstvo financija, Porezna uprava</izvorni_sadrzaj>
    <derivirana_varijabla naziv="DomainObject.Predmet.StrankaFormated_1">  FINA Regionalni centar Zagreb; Marinko Jelić; RH Ministarstvo financija, Porezna uprava</derivirana_varijabla>
  </DomainObject.Predmet.StrankaFormated>
  <DomainObject.Predmet.StrankaFormatedOIB>
    <izvorni_sadrzaj>  FINA Regionalni centar Zagreb, OIB 85821130368; Marinko Jelić, OIB 23741101929; RH Ministarstvo financija, Porezna uprava, OIB 18683136487</izvorni_sadrzaj>
    <derivirana_varijabla naziv="DomainObject.Predmet.StrankaFormatedOIB_1">  FINA Regionalni centar Zagreb, OIB 85821130368; Marinko Jelić, OIB 23741101929; RH Ministarstvo financija, Porezna uprava, OIB 18683136487</derivirana_varijabla>
  </DomainObject.Predmet.StrankaFormatedOIB>
  <DomainObject.Predmet.StrankaFormatedWithAdress>
    <izvorni_sadrzaj> FINA Regionalni centar Zagreb, Trg svibanjskih žrtava 1995. br. 1, 10000 Zagreb; Marinko Jelić, Kravljak 9, 10432 Kravljak; RH Ministarstvo financija, Porezna uprava</izvorni_sadrzaj>
    <derivirana_varijabla naziv="DomainObject.Predmet.StrankaFormatedWithAdress_1"> FINA Regionalni centar Zagreb, Trg svibanjskih žrtava 1995. br. 1, 10000 Zagreb; Marinko Jelić, Kravljak 9, 10432 Kravljak; RH Ministarstvo financija, Porezna uprava</derivirana_varijabla>
  </DomainObject.Predmet.StrankaFormatedWithAdress>
  <DomainObject.Predmet.StrankaFormatedWithAdressOIB>
    <izvorni_sadrzaj> FINA Regionalni centar Zagreb, OIB 85821130368, Trg svibanjskih žrtava 1995. br. 1, 10000 Zagreb; Marinko Jelić, OIB 23741101929, Kravljak 9, 10432 Kravljak; RH Ministarstvo financija, Porezna uprava, OIB 18683136487</izvorni_sadrzaj>
    <derivirana_varijabla naziv="DomainObject.Predmet.StrankaFormatedWithAdressOIB_1"> FINA Regionalni centar Zagreb, OIB 85821130368, Trg svibanjskih žrtava 1995. br. 1, 10000 Zagreb; Marinko Jelić, OIB 23741101929, Kravljak 9, 10432 Kravljak; RH Ministarstvo financija, Porezna uprava, OIB 18683136487</derivirana_varijabla>
  </DomainObject.Predmet.StrankaFormatedWithAdressOIB>
  <DomainObject.Predmet.StrankaWithAdress>
    <izvorni_sadrzaj>FINA Regionalni centar Zagreb Trg svibanjskih žrtava 1995. br. 1,10000 Zagreb,Marinko Jelić Kravljak 9,10432 Kravljak,RH Ministarstvo financija, Porezna uprava </izvorni_sadrzaj>
    <derivirana_varijabla naziv="DomainObject.Predmet.StrankaWithAdress_1">FINA Regionalni centar Zagreb Trg svibanjskih žrtava 1995. br. 1,10000 Zagreb,Marinko Jelić Kravljak 9,10432 Kravljak,RH Ministarstvo financija, Porezna uprava </derivirana_varijabla>
  </DomainObject.Predmet.StrankaWithAdress>
  <DomainObject.Predmet.StrankaWithAdressOIB>
    <izvorni_sadrzaj>FINA Regionalni centar Zagreb, OIB 85821130368, Trg svibanjskih žrtava 1995. br. 1,10000 Zagreb,Marinko Jelić, OIB 23741101929, Kravljak 9,10432 Kravljak,RH Ministarstvo financija, Porezna uprava, OIB 18683136487</izvorni_sadrzaj>
    <derivirana_varijabla naziv="DomainObject.Predmet.StrankaWithAdressOIB_1">FINA Regionalni centar Zagreb, OIB 85821130368, Trg svibanjskih žrtava 1995. br. 1,10000 Zagreb,Marinko Jelić, OIB 23741101929, Kravljak 9,10432 Kravljak,RH Ministarstvo financija, Porezna uprava, OIB 18683136487</derivirana_varijabla>
  </DomainObject.Predmet.StrankaWithAdressOIB>
  <DomainObject.Predmet.StrankaNazivFormated>
    <izvorni_sadrzaj>FINA Regionalni centar Zagreb,Marinko Jelić,RH Ministarstvo financija, Porezna uprava</izvorni_sadrzaj>
    <derivirana_varijabla naziv="DomainObject.Predmet.StrankaNazivFormated_1">FINA Regionalni centar Zagreb,Marinko Jelić,RH Ministarstvo financija, Porezna uprava</derivirana_varijabla>
  </DomainObject.Predmet.StrankaNazivFormated>
  <DomainObject.Predmet.StrankaNazivFormatedOIB>
    <izvorni_sadrzaj>FINA Regionalni centar Zagreb, OIB 85821130368,Marinko Jelić, OIB 23741101929,RH Ministarstvo financija, Porezna uprava, OIB 18683136487</izvorni_sadrzaj>
    <derivirana_varijabla naziv="DomainObject.Predmet.StrankaNazivFormatedOIB_1">FINA Regionalni centar Zagreb, OIB 85821130368,Marinko Jelić, OIB 23741101929,RH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Marinko Jelić</item>
      <item>RH Ministarstvo financija, Porezna uprava</item>
    </izvorni_sadrzaj>
    <derivirana_varijabla naziv="DomainObject.Predmet.StrankaListFormated_1">
      <item>FINA Regionalni centar Zagreb</item>
      <item>Marinko Jelić</item>
      <item>RH Ministarstvo financija, Porezna uprava</item>
    </derivirana_varijabla>
  </DomainObject.Predmet.StrankaListFormated>
  <DomainObject.Predmet.StrankaListFormatedOIB>
    <izvorni_sadrzaj>
      <item>FINA Regionalni centar Zagreb, OIB 85821130368</item>
      <item>Marinko Jelić, OIB 23741101929</item>
      <item>RH Ministarstvo financija, Porezna uprava, OIB 18683136487</item>
    </izvorni_sadrzaj>
    <derivirana_varijabla naziv="DomainObject.Predmet.StrankaListFormatedOIB_1">
      <item>FINA Regionalni centar Zagreb, OIB 85821130368</item>
      <item>Marinko Jelić, OIB 23741101929</item>
      <item>RH Ministarstvo financija, Porezna uprava, OIB 18683136487</item>
    </derivirana_varijabla>
  </DomainObject.Predmet.StrankaListFormatedOIB>
  <DomainObject.Predmet.StrankaListFormatedWithAdress>
    <izvorni_sadrzaj>
      <item>FINA Regionalni centar Zagreb, Trg svibanjskih žrtava 1995. br. 1, 10000 Zagreb</item>
      <item>Marinko Jelić, Kravljak 9, 10432 Kravljak</item>
      <item>RH Ministarstvo financija, Porezna uprava</item>
    </izvorni_sadrzaj>
    <derivirana_varijabla naziv="DomainObject.Predmet.StrankaListFormatedWithAdress_1">
      <item>FINA Regionalni centar Zagreb, Trg svibanjskih žrtava 1995. br. 1, 10000 Zagreb</item>
      <item>Marinko Jelić, Kravljak 9, 10432 Kravljak</item>
      <item>RH Ministarstvo financija, Porezna uprava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Marinko Jelić, OIB 23741101929, Kravljak 9, 10432 Kravljak</item>
      <item>RH Ministarstvo financija, Porezna uprava, OIB 18683136487</item>
    </izvorni_sadrzaj>
    <derivirana_varijabla naziv="DomainObject.Predmet.StrankaListFormatedWithAdressOIB_1">
      <item>FINA Regionalni centar Zagreb, OIB 85821130368, Trg svibanjskih žrtava 1995. br. 1, 10000 Zagreb</item>
      <item>Marinko Jelić, OIB 23741101929, Kravljak 9, 10432 Kravljak</item>
      <item>RH Ministarstvo financija, Porezna uprava, OIB 18683136487</item>
    </derivirana_varijabla>
  </DomainObject.Predmet.StrankaListFormatedWithAdressOIB>
  <DomainObject.Predmet.StrankaListNazivFormated>
    <izvorni_sadrzaj>
      <item>FINA Regionalni centar Zagreb</item>
      <item>Marinko Jelić</item>
      <item>RH Ministarstvo financija, Porezna uprava</item>
    </izvorni_sadrzaj>
    <derivirana_varijabla naziv="DomainObject.Predmet.StrankaListNazivFormated_1">
      <item>FINA Regionalni centar Zagreb</item>
      <item>Marinko Jelić</item>
      <item>RH Ministarstvo financija, Porezna uprava</item>
    </derivirana_varijabla>
  </DomainObject.Predmet.StrankaListNazivFormated>
  <DomainObject.Predmet.StrankaListNazivFormatedOIB>
    <izvorni_sadrzaj>
      <item>FINA Regionalni centar Zagreb, OIB 85821130368</item>
      <item>Marinko Jelić, OIB 23741101929</item>
      <item>RH Ministarstvo financija, Porezna uprava, OIB 18683136487</item>
    </izvorni_sadrzaj>
    <derivirana_varijabla naziv="DomainObject.Predmet.StrankaListNazivFormatedOIB_1">
      <item>FINA Regionalni centar Zagreb, OIB 85821130368</item>
      <item>Marinko Jelić, OIB 23741101929</item>
      <item>RH Ministarstvo financija, Porezna uprava, OIB 18683136487</item>
    </derivirana_varijabla>
  </DomainObject.Predmet.StrankaListNazivFormatedOIB>
  <DomainObject.Predmet.ProtuStrankaListFormated>
    <izvorni_sadrzaj>
      <item>BILD d.o.o. za graditeljstvo, ugostiteljstvo i turizam, trgovinu na veliko i malo te izvoz i uvoz</item>
    </izvorni_sadrzaj>
    <derivirana_varijabla naziv="DomainObject.Predmet.ProtuStrankaListFormated_1">
      <item>BILD d.o.o. za graditeljstvo, ugostiteljstvo i turizam, trgovinu na veliko i malo te izvoz i uvoz</item>
    </derivirana_varijabla>
  </DomainObject.Predmet.ProtuStrankaListFormated>
  <DomainObject.Predmet.ProtuStrankaListFormatedOIB>
    <izvorni_sadrzaj>
      <item>BILD d.o.o. za graditeljstvo, ugostiteljstvo i turizam, trgovinu na veliko i malo te izvoz i uvoz, OIB 21595375892</item>
    </izvorni_sadrzaj>
    <derivirana_varijabla naziv="DomainObject.Predmet.ProtuStrankaListFormatedOIB_1">
      <item>BILD d.o.o. za graditeljstvo, ugostiteljstvo i turizam, trgovinu na veliko i malo te izvoz i uvoz, OIB 21595375892</item>
    </derivirana_varijabla>
  </DomainObject.Predmet.ProtuStrankaListFormatedOIB>
  <DomainObject.Predmet.ProtuStrankaListFormatedWithAdress>
    <izvorni_sadrzaj>
      <item>BILD d.o.o. za graditeljstvo, ugostiteljstvo i turizam, trgovinu na veliko i malo te izvoz i uvoz, Ilica 177, 10000 Zagreb</item>
    </izvorni_sadrzaj>
    <derivirana_varijabla naziv="DomainObject.Predmet.ProtuStrankaListFormatedWithAdress_1">
      <item>BILD d.o.o. za graditeljstvo, ugostiteljstvo i turizam, trgovinu na veliko i malo te izvoz i uvoz, Ilica 177, 10000 Zagreb</item>
    </derivirana_varijabla>
  </DomainObject.Predmet.ProtuStrankaListFormatedWithAdress>
  <DomainObject.Predmet.ProtuStrankaListFormatedWithAdressOIB>
    <izvorni_sadrzaj>
      <item>BILD d.o.o. za graditeljstvo, ugostiteljstvo i turizam, trgovinu na veliko i malo te izvoz i uvoz, OIB 21595375892, Ilica 177, 10000 Zagreb</item>
    </izvorni_sadrzaj>
    <derivirana_varijabla naziv="DomainObject.Predmet.ProtuStrankaListFormatedWithAdressOIB_1">
      <item>BILD d.o.o. za graditeljstvo, ugostiteljstvo i turizam, trgovinu na veliko i malo te izvoz i uvoz, OIB 21595375892, Ilica 177, 10000 Zagreb</item>
    </derivirana_varijabla>
  </DomainObject.Predmet.ProtuStrankaListFormatedWithAdressOIB>
  <DomainObject.Predmet.ProtuStrankaListNazivFormated>
    <izvorni_sadrzaj>
      <item>BILD d.o.o. za graditeljstvo, ugostiteljstvo i turizam, trgovinu na veliko i malo te izvoz i uvoz</item>
    </izvorni_sadrzaj>
    <derivirana_varijabla naziv="DomainObject.Predmet.ProtuStrankaListNazivFormated_1">
      <item>BILD d.o.o. za graditeljstvo, ugostiteljstvo i turizam, trgovinu na veliko i malo te izvoz i uvoz</item>
    </derivirana_varijabla>
  </DomainObject.Predmet.ProtuStrankaListNazivFormated>
  <DomainObject.Predmet.ProtuStrankaListNazivFormatedOIB>
    <izvorni_sadrzaj>
      <item>BILD d.o.o. za graditeljstvo, ugostiteljstvo i turizam, trgovinu na veliko i malo te izvoz i uvoz, OIB 21595375892</item>
    </izvorni_sadrzaj>
    <derivirana_varijabla naziv="DomainObject.Predmet.ProtuStrankaListNazivFormatedOIB_1">
      <item>BILD d.o.o. za graditeljstvo, ugostiteljstvo i turizam, trgovinu na veliko i malo te izvoz i uvoz, OIB 21595375892</item>
    </derivirana_varijabla>
  </DomainObject.Predmet.ProtuStrankaListNazivFormatedOIB>
  <DomainObject.Predmet.OstaliListFormated>
    <izvorni_sadrzaj>
      <item>JANISLAV ŠABAN</item>
      <item>BOGOSLAV ŠABAN</item>
      <item>Županijsko državno odvjetništvo u Zagrebu</item>
      <item>Marinko Jelić</item>
      <item>ŽDO ZAGREB</item>
      <item>Ante Majić</item>
    </izvorni_sadrzaj>
    <derivirana_varijabla naziv="DomainObject.Predmet.OstaliListFormated_1">
      <item>JANISLAV ŠABAN</item>
      <item>BOGOSLAV ŠABAN</item>
      <item>Županijsko državno odvjetništvo u Zagrebu</item>
      <item>Marinko Jelić</item>
      <item>ŽDO ZAGREB</item>
      <item>Ante Majić</item>
    </derivirana_varijabla>
  </DomainObject.Predmet.OstaliListFormated>
  <DomainObject.Predmet.OstaliListFormatedOIB>
    <izvorni_sadrzaj>
      <item>JANISLAV ŠABAN, OIB 79516871389</item>
      <item>BOGOSLAV ŠABAN, OIB 10101044736</item>
      <item>Županijsko državno odvjetništvo u Zagrebu</item>
      <item>Marinko Jelić, OIB 23741101929</item>
      <item>ŽDO ZAGREB, OIB 16488001145</item>
      <item>Ante Majić, OIB 54998137767</item>
    </izvorni_sadrzaj>
    <derivirana_varijabla naziv="DomainObject.Predmet.OstaliListFormatedOIB_1">
      <item>JANISLAV ŠABAN, OIB 79516871389</item>
      <item>BOGOSLAV ŠABAN, OIB 10101044736</item>
      <item>Županijsko državno odvjetništvo u Zagrebu</item>
      <item>Marinko Jelić, OIB 23741101929</item>
      <item>ŽDO ZAGREB, OIB 16488001145</item>
      <item>Ante Majić, OIB 54998137767</item>
    </derivirana_varijabla>
  </DomainObject.Predmet.OstaliListFormatedOIB>
  <DomainObject.Predmet.OstaliListFormatedWithAdress>
    <izvorni_sadrzaj>
      <item>JANISLAV ŠABAN, HERCEGOVAČKA 47, 10000 Zagreb</item>
      <item>BOGOSLAV ŠABAN, HERCEGOVAČKA 47, 10000 Zagreb</item>
      <item>Županijsko državno odvjetništvo u Zagrebu</item>
      <item>Marinko Jelić, Kravljak 9, 10432 Kravljak</item>
      <item>ŽDO ZAGREB, Savska cesta 41, 10000 Zagreb</item>
      <item>Ante Majić, Prilaz Baruna Filipovića 13, 10000 Zagreb</item>
    </izvorni_sadrzaj>
    <derivirana_varijabla naziv="DomainObject.Predmet.OstaliListFormatedWithAdress_1">
      <item>JANISLAV ŠABAN, HERCEGOVAČKA 47, 10000 Zagreb</item>
      <item>BOGOSLAV ŠABAN, HERCEGOVAČKA 47, 10000 Zagreb</item>
      <item>Županijsko državno odvjetništvo u Zagrebu</item>
      <item>Marinko Jelić, Kravljak 9, 10432 Kravljak</item>
      <item>ŽDO ZAGREB, Savska cesta 41, 10000 Zagreb</item>
      <item>Ante Majić, Prilaz Baruna Filipovića 13, 10000 Zagreb</item>
    </derivirana_varijabla>
  </DomainObject.Predmet.OstaliListFormatedWithAdress>
  <DomainObject.Predmet.OstaliListFormatedWithAdressOIB>
    <izvorni_sadrzaj>
      <item>JANISLAV ŠABAN, OIB 79516871389, HERCEGOVAČKA 47, 10000 Zagreb</item>
      <item>BOGOSLAV ŠABAN, OIB 10101044736, HERCEGOVAČKA 47, 10000 Zagreb</item>
      <item>Županijsko državno odvjetništvo u Zagrebu</item>
      <item>Marinko Jelić, OIB 23741101929, Kravljak 9, 10432 Kravljak</item>
      <item>ŽDO ZAGREB, OIB 16488001145, Savska cesta 41, 10000 Zagreb</item>
      <item>Ante Majić, OIB 54998137767, Prilaz Baruna Filipovića 13, 10000 Zagreb</item>
    </izvorni_sadrzaj>
    <derivirana_varijabla naziv="DomainObject.Predmet.OstaliListFormatedWithAdressOIB_1">
      <item>JANISLAV ŠABAN, OIB 79516871389, HERCEGOVAČKA 47, 10000 Zagreb</item>
      <item>BOGOSLAV ŠABAN, OIB 10101044736, HERCEGOVAČKA 47, 10000 Zagreb</item>
      <item>Županijsko državno odvjetništvo u Zagrebu</item>
      <item>Marinko Jelić, OIB 23741101929, Kravljak 9, 10432 Kravljak</item>
      <item>ŽDO ZAGREB, OIB 16488001145, Savska cesta 41, 10000 Zagreb</item>
      <item>Ante Majić, OIB 54998137767, Prilaz Baruna Filipovića 13, 10000 Zagreb</item>
    </derivirana_varijabla>
  </DomainObject.Predmet.OstaliListFormatedWithAdressOIB>
  <DomainObject.Predmet.OstaliListNazivFormated>
    <izvorni_sadrzaj>
      <item>JANISLAV ŠABAN</item>
      <item>BOGOSLAV ŠABAN</item>
      <item>Županijsko državno odvjetništvo u Zagrebu</item>
      <item>Marinko Jelić</item>
      <item>ŽDO ZAGREB</item>
      <item>Ante Majić</item>
    </izvorni_sadrzaj>
    <derivirana_varijabla naziv="DomainObject.Predmet.OstaliListNazivFormated_1">
      <item>JANISLAV ŠABAN</item>
      <item>BOGOSLAV ŠABAN</item>
      <item>Županijsko državno odvjetništvo u Zagrebu</item>
      <item>Marinko Jelić</item>
      <item>ŽDO ZAGREB</item>
      <item>Ante Majić</item>
    </derivirana_varijabla>
  </DomainObject.Predmet.OstaliListNazivFormated>
  <DomainObject.Predmet.OstaliListNazivFormatedOIB>
    <izvorni_sadrzaj>
      <item>JANISLAV ŠABAN, OIB 79516871389</item>
      <item>BOGOSLAV ŠABAN, OIB 10101044736</item>
      <item>Županijsko državno odvjetništvo u Zagrebu</item>
      <item>Marinko Jelić, OIB 23741101929</item>
      <item>ŽDO ZAGREB, OIB 16488001145</item>
      <item>Ante Majić, OIB 54998137767</item>
    </izvorni_sadrzaj>
    <derivirana_varijabla naziv="DomainObject.Predmet.OstaliListNazivFormatedOIB_1">
      <item>JANISLAV ŠABAN, OIB 79516871389</item>
      <item>BOGOSLAV ŠABAN, OIB 10101044736</item>
      <item>Županijsko državno odvjetništvo u Zagrebu</item>
      <item>Marinko Jelić, OIB 23741101929</item>
      <item>ŽDO ZAGREB, OIB 16488001145</item>
      <item>Ante Majić, OIB 54998137767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BILD d.o.o. za graditeljstvo, ugostiteljstvo i turizam, trgovinu na veliko i malo te izvoz i uvoz</izvorni_sadrzaj>
    <derivirana_varijabla naziv="DomainObject.Predmet.ProtustrankaIDrugi_1">BILD d.o.o. za graditeljstvo, ugostiteljstvo i turizam, trgovinu na veliko i malo te izvoz i uvoz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BILD d.o.o. za graditeljstvo, ugostiteljstvo i turizam, trgovinu na veliko i malo te izvoz i uvoz, OIB 21595375892, Ilica 177, 10000 Zagreb</izvorni_sadrzaj>
    <derivirana_varijabla naziv="DomainObject.Predmet.ProtustrankaIDrugiAdressOIB_1">BILD d.o.o. za graditeljstvo, ugostiteljstvo i turizam, trgovinu na veliko i malo te izvoz i uvoz, OIB 21595375892, Ilica 177,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JANISLAV ŠABAN</item>
      <item>BILD d.o.o. za graditeljstvo, ugostiteljstvo i turizam, trgovinu na veliko i malo te izvoz i uvoz</item>
      <item>FINA Regionalni centar Zagreb</item>
      <item>BOGOSLAV ŠABAN</item>
      <item>Županijsko državno odvjetništvo u Zagrebu</item>
      <item>Marinko Jelić</item>
      <item>Marinko Jelić</item>
      <item>RH Ministarstvo financija, Porezna uprava</item>
      <item>ŽDO ZAGREB</item>
      <item>Ante Majić</item>
    </izvorni_sadrzaj>
    <derivirana_varijabla naziv="DomainObject.Predmet.SudioniciListNaziv_1">
      <item>JANISLAV ŠABAN</item>
      <item>BILD d.o.o. za graditeljstvo, ugostiteljstvo i turizam, trgovinu na veliko i malo te izvoz i uvoz</item>
      <item>FINA Regionalni centar Zagreb</item>
      <item>BOGOSLAV ŠABAN</item>
      <item>Županijsko državno odvjetništvo u Zagrebu</item>
      <item>Marinko Jelić</item>
      <item>Marinko Jelić</item>
      <item>RH Ministarstvo financija, Porezna uprava</item>
      <item>ŽDO ZAGREB</item>
      <item>Ante Majić</item>
    </derivirana_varijabla>
  </DomainObject.Predmet.SudioniciListNaziv>
  <DomainObject.Predmet.SudioniciListAdressOIB>
    <izvorni_sadrzaj>
      <item>JANISLAV ŠABAN, OIB 79516871389, HERCEGOVAČKA 47,10000 Zagreb</item>
      <item>BILD d.o.o. za graditeljstvo, ugostiteljstvo i turizam, trgovinu na veliko i malo te izvoz i uvoz, OIB 21595375892, Ilica 177,10000 Zagreb</item>
      <item>FINA Regionalni centar Zagreb, OIB 85821130368, Trg svibanjskih žrtava 1995. br. 1,10000 Zagreb</item>
      <item>BOGOSLAV ŠABAN, OIB 10101044736, HERCEGOVAČKA 47,10000 Zagreb</item>
      <item>Županijsko državno odvjetništvo u Zagrebu</item>
      <item>Marinko Jelić, OIB 23741101929, Kravljak 9,10432 Kravljak</item>
      <item>Marinko Jelić, OIB 23741101929, Kravljak 9,10432 Kravljak</item>
      <item>RH Ministarstvo financija, Porezna uprava, OIB 18683136487</item>
      <item>ŽDO ZAGREB, OIB 16488001145, Savska cesta 41,10000 Zagreb</item>
      <item>Ante Majić, OIB 54998137767, Prilaz Baruna Filipovića 13,10000 Zagreb</item>
    </izvorni_sadrzaj>
    <derivirana_varijabla naziv="DomainObject.Predmet.SudioniciListAdressOIB_1">
      <item>JANISLAV ŠABAN, OIB 79516871389, HERCEGOVAČKA 47,10000 Zagreb</item>
      <item>BILD d.o.o. za graditeljstvo, ugostiteljstvo i turizam, trgovinu na veliko i malo te izvoz i uvoz, OIB 21595375892, Ilica 177,10000 Zagreb</item>
      <item>FINA Regionalni centar Zagreb, OIB 85821130368, Trg svibanjskih žrtava 1995. br. 1,10000 Zagreb</item>
      <item>BOGOSLAV ŠABAN, OIB 10101044736, HERCEGOVAČKA 47,10000 Zagreb</item>
      <item>Županijsko državno odvjetništvo u Zagrebu</item>
      <item>Marinko Jelić, OIB 23741101929, Kravljak 9,10432 Kravljak</item>
      <item>Marinko Jelić, OIB 23741101929, Kravljak 9,10432 Kravljak</item>
      <item>RH Ministarstvo financija, Porezna uprava, OIB 18683136487</item>
      <item>ŽDO ZAGREB, OIB 16488001145, Savska cesta 41,10000 Zagreb</item>
      <item>Ante Majić, OIB 54998137767, Prilaz Baruna Filipovića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79516871389</item>
      <item>, OIB 21595375892</item>
      <item>, OIB 85821130368</item>
      <item>, OIB 10101044736</item>
      <item>, OIB null</item>
      <item>, OIB 23741101929</item>
      <item>, OIB 23741101929</item>
      <item>, OIB 18683136487</item>
      <item>, OIB 16488001145</item>
      <item>, OIB 54998137767</item>
    </izvorni_sadrzaj>
    <derivirana_varijabla naziv="DomainObject.Predmet.SudioniciListNazivOIB_1">
      <item>, OIB 79516871389</item>
      <item>, OIB 21595375892</item>
      <item>, OIB 85821130368</item>
      <item>, OIB 10101044736</item>
      <item>, OIB null</item>
      <item>, OIB 23741101929</item>
      <item>, OIB 23741101929</item>
      <item>, OIB 18683136487</item>
      <item>, OIB 16488001145</item>
      <item>, OIB 54998137767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198</properties:Words>
  <properties:Characters>929</properties:Characters>
  <properties:Lines>39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2018-07-03T07:50:00Z</dcterms:created>
  <dc:creator>nmarkovic</dc:creator>
  <cp:lastModifiedBy>Mirjana Gašparić</cp:lastModifiedBy>
  <cp:lastPrinted>2016-04-13T12:00:00Z</cp:lastPrinted>
  <dcterms:modified xmlns:xsi="http://www.w3.org/2001/XMLSchema-instance" xsi:type="dcterms:W3CDTF">2018-07-03T07:58:00Z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(St-989-2018 Rješenje - odgoda ročišta - novo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