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9975" w14:paraId="45c9975" w:rsidRDefault="008E6ED6" w:rsidR="008E6ED6">
      <w:pPr>
        <w15:collapsed w:val="false"/>
      </w:pPr>
      <w:bookmarkStart w:name="_GoBack" w:id="0"/>
      <w:bookmarkEnd w:id="0"/>
    </w:p>
    <w:p w:rsidRDefault="00DD3BCB" w:rsidP="00BA0429" w:rsidR="00BA0429" w:rsidRPr="00323158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>Broj: St-</w:t>
      </w:r>
      <w:r w:rsidR="00A00589">
        <w:rPr>
          <w:b/>
        </w:rPr>
        <w:t>395/2015-41</w:t>
      </w:r>
    </w:p>
    <w:p w:rsidRDefault="008E6ED6" w:rsidR="008E6ED6"/>
    <w:p w:rsidRDefault="000862ED" w:rsidP="00830EB4" w:rsidR="008E6ED6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>
        <w:t xml:space="preserve">SLAVONSKOM BRODU, po stečajnom sucu Vesni Vukelić, u </w:t>
      </w:r>
      <w:r w:rsidR="00A00589">
        <w:t>stečajnom</w:t>
      </w:r>
      <w:r>
        <w:t xml:space="preserve"> postupku </w:t>
      </w:r>
      <w:r w:rsidR="00A00589">
        <w:t>koji se vodi nad dužnikom VIŠEVICE d.o.o. u stečaju, Kutjevo, Tomislava Tomića 14, OIB 85730382176,</w:t>
      </w:r>
      <w:r w:rsidR="00C30A04">
        <w:t xml:space="preserve"> </w:t>
      </w:r>
      <w:r w:rsidR="00914385">
        <w:t xml:space="preserve">dana </w:t>
      </w:r>
      <w:r w:rsidR="00A00589">
        <w:t>03.kolovoza</w:t>
      </w:r>
      <w:r w:rsidR="00DD3BCB">
        <w:t xml:space="preserve"> 2017</w:t>
      </w:r>
      <w:r w:rsidR="00420667">
        <w:t>.</w:t>
      </w:r>
      <w:r w:rsidR="00DD3BCB">
        <w:t>g.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B406BD" w:rsidP="004B4167" w:rsidR="001E2081">
      <w:pPr>
        <w:ind w:firstLine="720"/>
        <w:jc w:val="both"/>
      </w:pPr>
      <w:r>
        <w:t xml:space="preserve">Poziva se stečajni upravitelj </w:t>
      </w:r>
      <w:r w:rsidR="00A00589">
        <w:t xml:space="preserve">Žarko </w:t>
      </w:r>
      <w:proofErr w:type="spellStart"/>
      <w:r w:rsidR="00A00589">
        <w:t>Timarac</w:t>
      </w:r>
      <w:proofErr w:type="spellEnd"/>
      <w:r w:rsidR="003630D2">
        <w:t xml:space="preserve"> u rok</w:t>
      </w:r>
      <w:r w:rsidR="0059548C">
        <w:t>u od 8</w:t>
      </w:r>
      <w:r>
        <w:t xml:space="preserve"> dana </w:t>
      </w:r>
      <w:r w:rsidR="002E3EC8">
        <w:t xml:space="preserve">od dana </w:t>
      </w:r>
      <w:r w:rsidR="00A00589">
        <w:t>objave</w:t>
      </w:r>
      <w:r w:rsidR="002E3EC8">
        <w:t xml:space="preserve"> ovog zaključ</w:t>
      </w:r>
      <w:r w:rsidR="00BB0BA5">
        <w:t>k</w:t>
      </w:r>
      <w:r w:rsidR="002E3EC8">
        <w:t>a</w:t>
      </w:r>
      <w:r w:rsidR="00A00589">
        <w:t>,</w:t>
      </w:r>
      <w:r w:rsidR="002E3EC8">
        <w:t xml:space="preserve"> </w:t>
      </w:r>
      <w:r w:rsidR="00A00589">
        <w:t xml:space="preserve">dostaviti izvorni primjerak zemljišno-knjižnog izvatka za nekretninu vlasništva stečajnog dužnika označenu sa kč.br.1832/60, upisana u zk.ul.5369 k.o. </w:t>
      </w:r>
      <w:proofErr w:type="spellStart"/>
      <w:r w:rsidR="00A00589">
        <w:t>Kozala</w:t>
      </w:r>
      <w:proofErr w:type="spellEnd"/>
      <w:r w:rsidR="00A00589">
        <w:t xml:space="preserve"> koja se sastoji od suvlasničkih dijelova koje čine garaža sa spremištem i stan br.2 u prizemlju zgrade u </w:t>
      </w:r>
      <w:proofErr w:type="spellStart"/>
      <w:r w:rsidR="00A00589">
        <w:t>Pulcu</w:t>
      </w:r>
      <w:proofErr w:type="spellEnd"/>
      <w:r w:rsidR="00A00589">
        <w:t xml:space="preserve"> br.33/7, a sve u svrhu donošenja zaključka o uvjetima i načinu prodaje putem elektroničke javne dražbe.</w:t>
      </w:r>
    </w:p>
    <w:p w:rsidRDefault="004E7FCB" w:rsidP="00C30A04" w:rsidR="0006788C">
      <w:pPr>
        <w:jc w:val="both"/>
      </w:pPr>
      <w:r>
        <w:tab/>
      </w:r>
    </w:p>
    <w:p w:rsidRDefault="00C30A04" w:rsidP="00E62716" w:rsidR="00C30A04">
      <w:pPr>
        <w:ind w:firstLine="708"/>
        <w:jc w:val="both"/>
      </w:pPr>
    </w:p>
    <w:p w:rsidRDefault="0049207E" w:rsidP="00DD3BCB" w:rsidR="00B97F5B">
      <w:pPr>
        <w:jc w:val="center"/>
      </w:pPr>
      <w:r>
        <w:t xml:space="preserve">U Slav. </w:t>
      </w:r>
      <w:r w:rsidR="000A24DF">
        <w:t xml:space="preserve">Brodu, </w:t>
      </w:r>
      <w:r w:rsidR="00A00589">
        <w:t>03.kolovoza</w:t>
      </w:r>
      <w:r w:rsidR="00784978">
        <w:t xml:space="preserve"> </w:t>
      </w:r>
      <w:r w:rsidR="00BB0BA5">
        <w:t>2017</w:t>
      </w:r>
      <w:r w:rsidR="00E34446">
        <w:t>.</w:t>
      </w:r>
    </w:p>
    <w:p w:rsidRDefault="000A24DF" w:rsidP="00DD3BCB" w:rsidR="000A24DF">
      <w:pPr>
        <w:jc w:val="center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9732EF" w:rsidP="00B97F5B" w:rsidR="009732EF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  </w:t>
      </w:r>
      <w:r w:rsidR="00275B46">
        <w:t xml:space="preserve">Vesna Vukelić </w:t>
      </w:r>
    </w:p>
    <w:p w:rsidRDefault="009732EF" w:rsidP="00B97F5B" w:rsidR="009732EF">
      <w:pPr>
        <w:jc w:val="both"/>
      </w:pPr>
    </w:p>
    <w:p w:rsidRDefault="009732EF" w:rsidP="00B97F5B" w:rsidR="009732EF">
      <w:pPr>
        <w:jc w:val="both"/>
      </w:pPr>
    </w:p>
    <w:sectPr w:rsidR="009732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7F0D"/>
    <w:rsid w:val="001D27C1"/>
    <w:rsid w:val="001D6F93"/>
    <w:rsid w:val="001E2081"/>
    <w:rsid w:val="001F489D"/>
    <w:rsid w:val="00212F75"/>
    <w:rsid w:val="00237AA7"/>
    <w:rsid w:val="00275B46"/>
    <w:rsid w:val="0028236B"/>
    <w:rsid w:val="0029713F"/>
    <w:rsid w:val="002D6259"/>
    <w:rsid w:val="002E3EC8"/>
    <w:rsid w:val="002F2E75"/>
    <w:rsid w:val="002F68E8"/>
    <w:rsid w:val="00306C0A"/>
    <w:rsid w:val="00321431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9207E"/>
    <w:rsid w:val="004B4167"/>
    <w:rsid w:val="004E2388"/>
    <w:rsid w:val="004E7FCB"/>
    <w:rsid w:val="00500605"/>
    <w:rsid w:val="00510AA6"/>
    <w:rsid w:val="00515DB0"/>
    <w:rsid w:val="00526BA5"/>
    <w:rsid w:val="0059548C"/>
    <w:rsid w:val="005A5D25"/>
    <w:rsid w:val="005D38AC"/>
    <w:rsid w:val="00605769"/>
    <w:rsid w:val="00630621"/>
    <w:rsid w:val="00631D98"/>
    <w:rsid w:val="006623EF"/>
    <w:rsid w:val="00676179"/>
    <w:rsid w:val="00695FBB"/>
    <w:rsid w:val="006D0817"/>
    <w:rsid w:val="006E149E"/>
    <w:rsid w:val="006F47C4"/>
    <w:rsid w:val="007174AC"/>
    <w:rsid w:val="00737DF1"/>
    <w:rsid w:val="00754EC4"/>
    <w:rsid w:val="00765135"/>
    <w:rsid w:val="00777944"/>
    <w:rsid w:val="00784978"/>
    <w:rsid w:val="007A0224"/>
    <w:rsid w:val="007A57D0"/>
    <w:rsid w:val="007C5B3C"/>
    <w:rsid w:val="007C7C8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732EF"/>
    <w:rsid w:val="009E3472"/>
    <w:rsid w:val="009E3B4B"/>
    <w:rsid w:val="009E5C74"/>
    <w:rsid w:val="009F2570"/>
    <w:rsid w:val="00A00589"/>
    <w:rsid w:val="00A00B87"/>
    <w:rsid w:val="00A0730D"/>
    <w:rsid w:val="00A13FC3"/>
    <w:rsid w:val="00A164E3"/>
    <w:rsid w:val="00A202FF"/>
    <w:rsid w:val="00A61C71"/>
    <w:rsid w:val="00A82470"/>
    <w:rsid w:val="00AB61B7"/>
    <w:rsid w:val="00AC48E4"/>
    <w:rsid w:val="00AC7EB8"/>
    <w:rsid w:val="00AD6624"/>
    <w:rsid w:val="00B06497"/>
    <w:rsid w:val="00B07E23"/>
    <w:rsid w:val="00B2200C"/>
    <w:rsid w:val="00B406BD"/>
    <w:rsid w:val="00B701F9"/>
    <w:rsid w:val="00B76303"/>
    <w:rsid w:val="00B967C9"/>
    <w:rsid w:val="00B97F5B"/>
    <w:rsid w:val="00BA0429"/>
    <w:rsid w:val="00BA4D4C"/>
    <w:rsid w:val="00BB0BA5"/>
    <w:rsid w:val="00BC71E7"/>
    <w:rsid w:val="00BF3171"/>
    <w:rsid w:val="00BF5363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A2190"/>
    <w:rsid w:val="00DA2C93"/>
    <w:rsid w:val="00DB4AEF"/>
    <w:rsid w:val="00DB73BD"/>
    <w:rsid w:val="00DC43AA"/>
    <w:rsid w:val="00DD3BCB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3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F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F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F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F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3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F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F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F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F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6453951.28</izvorni_sadrzaj>
    <derivirana_varijabla naziv="DomainObject.Predmet.InicijalnaVrijednost_1">6453951.28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VIŠEVICE društvo s ograničenom odgovornošću za građevinarstvo</izvorni_sadrzaj>
    <derivirana_varijabla naziv="DomainObject.Predmet.ProtustrankaFormated_1">  VIŠEVICE društvo s ograničenom odgovornošću za građevinarstvo</derivirana_varijabla>
  </DomainObject.Predmet.ProtustrankaFormated>
  <DomainObject.Predmet.ProtustrankaFormatedOIB>
    <izvorni_sadrzaj>  VIŠEVICE društvo s ograničenom odgovornošću za građevinarstvo, OIB 85730382176</izvorni_sadrzaj>
    <derivirana_varijabla naziv="DomainObject.Predmet.ProtustrankaFormatedOIB_1">  VIŠEVICE društvo s ograničenom odgovornošću za građevinarstvo, OIB 85730382176</derivirana_varijabla>
  </DomainObject.Predmet.ProtustrankaFormatedOIB>
  <DomainObject.Predmet.ProtustrankaFormatedWithAdress>
    <izvorni_sadrzaj> VIŠEVICE društvo s ograničenom odgovornošću za građevinarstvo, Tomislava Tomića 14, 34340 Kutjevo</izvorni_sadrzaj>
    <derivirana_varijabla naziv="DomainObject.Predmet.ProtustrankaFormatedWithAdress_1"> VIŠEVICE društvo s ograničenom odgovornošću za građevinarstvo, Tomislava Tomića 14, 34340 Kutjevo</derivirana_varijabla>
  </DomainObject.Predmet.ProtustrankaFormatedWithAdress>
  <DomainObject.Predmet.ProtustrankaFormatedWithAdressOIB>
    <izvorni_sadrzaj> VIŠEVICE društvo s ograničenom odgovornošću za građevinarstvo, OIB 85730382176, Tomislava Tomića 14, 34340 Kutjevo</izvorni_sadrzaj>
    <derivirana_varijabla naziv="DomainObject.Predmet.ProtustrankaFormatedWithAdressOIB_1"> VIŠEVICE društvo s ograničenom odgovornošću za građevinarstvo, OIB 85730382176, Tomislava Tomića 14, 34340 Kutjevo</derivirana_varijabla>
  </DomainObject.Predmet.ProtustrankaFormatedWithAdressOIB>
  <DomainObject.Predmet.ProtustrankaWithAdress>
    <izvorni_sadrzaj>VIŠEVICE društvo s ograničenom odgovornošću za građevinarstvo Tomislava Tomića 14, 34340 Kutjevo</izvorni_sadrzaj>
    <derivirana_varijabla naziv="DomainObject.Predmet.ProtustrankaWithAdress_1">VIŠEVICE društvo s ograničenom odgovornošću za građevinarstvo Tomislava Tomića 14, 34340 Kutjevo</derivirana_varijabla>
  </DomainObject.Predmet.ProtustrankaWithAdress>
  <DomainObject.Predmet.ProtustrankaWithAdressOIB>
    <izvorni_sadrzaj>VIŠEVICE društvo s ograničenom odgovornošću za građevinarstvo, OIB 85730382176, Tomislava Tomića 14, 34340 Kutjevo</izvorni_sadrzaj>
    <derivirana_varijabla naziv="DomainObject.Predmet.ProtustrankaWithAdressOIB_1">VIŠEVICE društvo s ograničenom odgovornošću za građevinarstvo, OIB 85730382176, Tomislava Tomića 14, 34340 Kutjevo</derivirana_varijabla>
  </DomainObject.Predmet.ProtustrankaWithAdressOIB>
  <DomainObject.Predmet.ProtustrankaNazivFormated>
    <izvorni_sadrzaj>VIŠEVICE društvo s ograničenom odgovornošću za građevinarstvo</izvorni_sadrzaj>
    <derivirana_varijabla naziv="DomainObject.Predmet.ProtustrankaNazivFormated_1">VIŠEVICE društvo s ograničenom odgovornošću za građevinarstvo</derivirana_varijabla>
  </DomainObject.Predmet.ProtustrankaNazivFormated>
  <DomainObject.Predmet.ProtustrankaNazivFormatedOIB>
    <izvorni_sadrzaj>VIŠEVICE društvo s ograničenom odgovornošću za građevinarstvo, OIB 85730382176</izvorni_sadrzaj>
    <derivirana_varijabla naziv="DomainObject.Predmet.ProtustrankaNazivFormatedOIB_1">VIŠEVICE društvo s ograničenom odgovornošću za građevinarstvo, OIB 85730382176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VIŠEVICE društvo s ograničenom odgovornošću za građevinarstvo</item>
    </izvorni_sadrzaj>
    <derivirana_varijabla naziv="DomainObject.Predmet.ProtuStrankaListFormated_1">
      <item>VIŠEVICE društvo s ograničenom odgovornošću za građevinarstvo</item>
    </derivirana_varijabla>
  </DomainObject.Predmet.ProtuStrankaListFormated>
  <DomainObject.Predmet.ProtuStrankaListFormatedOIB>
    <izvorni_sadrzaj>
      <item>VIŠEVICE društvo s ograničenom odgovornošću za građevinarstvo, OIB 85730382176</item>
    </izvorni_sadrzaj>
    <derivirana_varijabla naziv="DomainObject.Predmet.ProtuStrankaListFormatedOIB_1">
      <item>VIŠEVICE društvo s ograničenom odgovornošću za građevinarstvo, OIB 85730382176</item>
    </derivirana_varijabla>
  </DomainObject.Predmet.ProtuStrankaListFormatedOIB>
  <DomainObject.Predmet.ProtuStrankaListFormatedWithAdress>
    <izvorni_sadrzaj>
      <item>VIŠEVICE društvo s ograničenom odgovornošću za građevinarstvo, Tomislava Tomića 14, 34340 Kutjevo</item>
    </izvorni_sadrzaj>
    <derivirana_varijabla naziv="DomainObject.Predmet.ProtuStrankaListFormatedWithAdress_1">
      <item>VIŠEVICE društvo s ograničenom odgovornošću za građevinarstvo, Tomislava Tomića 14, 34340 Kutjevo</item>
    </derivirana_varijabla>
  </DomainObject.Predmet.ProtuStrankaListFormatedWithAdress>
  <DomainObject.Predmet.ProtuStrankaListFormatedWithAdressOIB>
    <izvorni_sadrzaj>
      <item>VIŠEVICE društvo s ograničenom odgovornošću za građevinarstvo, OIB 85730382176, Tomislava Tomića 14, 34340 Kutjevo</item>
    </izvorni_sadrzaj>
    <derivirana_varijabla naziv="DomainObject.Predmet.ProtuStrankaListFormatedWithAdressOIB_1">
      <item>VIŠEVICE društvo s ograničenom odgovornošću za građevinarstvo, OIB 85730382176, Tomislava Tomića 14, 34340 Kutjevo</item>
    </derivirana_varijabla>
  </DomainObject.Predmet.ProtuStrankaListFormatedWithAdressOIB>
  <DomainObject.Predmet.ProtuStrankaListNazivFormated>
    <izvorni_sadrzaj>
      <item>VIŠEVICE društvo s ograničenom odgovornošću za građevinarstvo</item>
    </izvorni_sadrzaj>
    <derivirana_varijabla naziv="DomainObject.Predmet.ProtuStrankaListNazivFormated_1">
      <item>VIŠEVICE društvo s ograničenom odgovornošću za građevinarstvo</item>
    </derivirana_varijabla>
  </DomainObject.Predmet.ProtuStrankaListNazivFormated>
  <DomainObject.Predmet.ProtuStrankaListNazivFormatedOIB>
    <izvorni_sadrzaj>
      <item>VIŠEVICE društvo s ograničenom odgovornošću za građevinarstvo, OIB 85730382176</item>
    </izvorni_sadrzaj>
    <derivirana_varijabla naziv="DomainObject.Predmet.ProtuStrankaListNazivFormatedOIB_1">
      <item>VIŠEVICE društvo s ograničenom odgovornošću za građevinarstvo, OIB 85730382176</item>
    </derivirana_varijabla>
  </DomainObject.Predmet.ProtuStrankaListNazivFormatedOIB>
  <DomainObject.Predmet.OstaliListFormated>
    <izvorni_sadrzaj>
      <item>Zoran Marković</item>
      <item>Žarko Timarac</item>
      <item>Vesna Lazarić</item>
      <item>Filip Vlah</item>
      <item>Antonio Skladany</item>
    </izvorni_sadrzaj>
    <derivirana_varijabla naziv="DomainObject.Predmet.OstaliListFormated_1">
      <item>Zoran Marković</item>
      <item>Žarko Timarac</item>
      <item>Vesna Lazarić</item>
      <item>Filip Vlah</item>
      <item>Antonio Skladany</item>
    </derivirana_varijabla>
  </DomainObject.Predmet.OstaliListFormated>
  <DomainObject.Predmet.OstaliListFormatedOIB>
    <izvorni_sadrzaj>
      <item>Zoran Marković, OIB 52978628954</item>
      <item>Žarko Timarac, OIB 64124936540</item>
      <item>Vesna Lazarić</item>
      <item>Filip Vlah</item>
      <item>Antonio Skladany</item>
    </izvorni_sadrzaj>
    <derivirana_varijabla naziv="DomainObject.Predmet.OstaliListFormatedOIB_1">
      <item>Zoran Marković, OIB 52978628954</item>
      <item>Žarko Timarac, OIB 64124936540</item>
      <item>Vesna Lazarić</item>
      <item>Filip Vlah</item>
      <item>Antonio Skladany</item>
    </derivirana_varijabla>
  </DomainObject.Predmet.OstaliListFormatedOIB>
  <DomainObject.Predmet.OstaliListFormatedWithAdress>
    <izvorni_sadrzaj>
      <item>Zoran Marković, Tomislava Tomića 14, 34340 Kutjevo</item>
      <item>Žarko Timarac, Radnička 31, 34000 Požega</item>
      <item>Vesna Lazarić</item>
      <item>Filip Vlah</item>
      <item>Antonio Skladany</item>
    </izvorni_sadrzaj>
    <derivirana_varijabla naziv="DomainObject.Predmet.OstaliListFormatedWithAdress_1">
      <item>Zoran Marković, Tomislava Tomića 14, 34340 Kutjevo</item>
      <item>Žarko Timarac, Radnička 31, 34000 Požega</item>
      <item>Vesna Lazarić</item>
      <item>Filip Vlah</item>
      <item>Antonio Skladany</item>
    </derivirana_varijabla>
  </DomainObject.Predmet.OstaliListFormatedWithAdress>
  <DomainObject.Predmet.OstaliListFormatedWithAdressOIB>
    <izvorni_sadrzaj>
      <item>Zoran Marković, OIB 52978628954, Tomislava Tomića 14, 34340 Kutjevo</item>
      <item>Žarko Timarac, OIB 64124936540, Radnička 31, 34000 Požega</item>
      <item>Vesna Lazarić</item>
      <item>Filip Vlah</item>
      <item>Antonio Skladany</item>
    </izvorni_sadrzaj>
    <derivirana_varijabla naziv="DomainObject.Predmet.OstaliListFormatedWithAdressOIB_1">
      <item>Zoran Marković, OIB 52978628954, Tomislava Tomića 14, 34340 Kutjevo</item>
      <item>Žarko Timarac, OIB 64124936540, Radnička 31, 34000 Požega</item>
      <item>Vesna Lazarić</item>
      <item>Filip Vlah</item>
      <item>Antonio Skladany</item>
    </derivirana_varijabla>
  </DomainObject.Predmet.OstaliListFormatedWithAdressOIB>
  <DomainObject.Predmet.OstaliListNazivFormated>
    <izvorni_sadrzaj>
      <item>Zoran Marković</item>
      <item>Žarko Timarac</item>
      <item>Vesna Lazarić</item>
      <item>Filip Vlah</item>
      <item>Antonio Skladany</item>
    </izvorni_sadrzaj>
    <derivirana_varijabla naziv="DomainObject.Predmet.OstaliListNazivFormated_1">
      <item>Zoran Marković</item>
      <item>Žarko Timarac</item>
      <item>Vesna Lazarić</item>
      <item>Filip Vlah</item>
      <item>Antonio Skladany</item>
    </derivirana_varijabla>
  </DomainObject.Predmet.OstaliListNazivFormated>
  <DomainObject.Predmet.OstaliListNazivFormatedOIB>
    <izvorni_sadrzaj>
      <item>Zoran Marković, OIB 52978628954</item>
      <item>Žarko Timarac, OIB 64124936540</item>
      <item>Vesna Lazarić</item>
      <item>Filip Vlah</item>
      <item>Antonio Skladany</item>
    </izvorni_sadrzaj>
    <derivirana_varijabla naziv="DomainObject.Predmet.OstaliListNazivFormatedOIB_1">
      <item>Zoran Marković, OIB 52978628954</item>
      <item>Žarko Timarac, OIB 64124936540</item>
      <item>Vesna Lazarić</item>
      <item>Filip Vlah</item>
      <item>Antonio Skladany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VIŠEVICE društvo s ograničenom odgovornošću za građevinarstvo</izvorni_sadrzaj>
    <derivirana_varijabla naziv="DomainObject.Predmet.ProtustrankaIDrugi_1">VIŠEVICE društvo s ograničenom odgovornošću za građevinarstvo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VIŠEVICE društvo s ograničenom odgovornošću za građevinarstvo, OIB 85730382176, Tomislava Tomića 14, 34340 Kutjevo</izvorni_sadrzaj>
    <derivirana_varijabla naziv="DomainObject.Predmet.ProtustrankaIDrugiAdressOIB_1">VIŠEVICE društvo s ograničenom odgovornošću za građevinarstvo, OIB 85730382176, Tomislava Tomića 14,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</izvorni_sadrzaj>
    <derivirana_varijabla naziv="DomainObject.Predmet.SudioniciListNaziv_1"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</derivirana_varijabla>
  </DomainObject.Predmet.SudioniciListNaziv>
  <DomainObject.Predmet.SudioniciListAdressOIB>
    <izvorni_sadrzaj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</izvorni_sadrzaj>
    <derivirana_varijabla naziv="DomainObject.Predmet.SudioniciListAdressOIB_1"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85730382176</item>
      <item>, OIB 52978628954</item>
      <item>, OIB 64124936540</item>
      <item>, OIB null</item>
      <item>, OIB null</item>
      <item>, OIB null</item>
    </izvorni_sadrzaj>
    <derivirana_varijabla naziv="DomainObject.Predmet.SudioniciListNazivOIB_1">
      <item>, OIB 85821130368</item>
      <item>, OIB 85730382176</item>
      <item>, OIB 52978628954</item>
      <item>, OIB 64124936540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152</properties:Words>
  <properties:Characters>786</properties:Characters>
  <properties:Lines>36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2017-07-26T07:39:00Z</dcterms:created>
  <dc:creator>Korisnik</dc:creator>
  <cp:lastModifiedBy>wsadmin</cp:lastModifiedBy>
  <cp:lastPrinted>2017-08-03T07:38:00Z</cp:lastPrinted>
  <dcterms:modified xmlns:xsi="http://www.w3.org/2001/XMLSchema-instance" xsi:type="dcterms:W3CDTF">2017-08-03T07:58:00Z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