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4ec0" w14:paraId="d904ec0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425497">
        <w:t>878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425497">
        <w:t xml:space="preserve">AUTO BEN </w:t>
      </w:r>
      <w:r w:rsidR="00515F53">
        <w:t>d.o.o. za trgovinu</w:t>
      </w:r>
      <w:r w:rsidR="00425497">
        <w:t xml:space="preserve"> i usluge</w:t>
      </w:r>
      <w:r w:rsidR="007D12AA">
        <w:t xml:space="preserve">, </w:t>
      </w:r>
      <w:r w:rsidR="00425497">
        <w:t>Velika Kosnica</w:t>
      </w:r>
      <w:r w:rsidR="007D12AA">
        <w:t>,</w:t>
      </w:r>
      <w:r w:rsidR="00425497">
        <w:t xml:space="preserve"> Velika Kosnica 36/L, </w:t>
      </w:r>
      <w:r w:rsidR="00DC4695">
        <w:t>MBS</w:t>
      </w:r>
      <w:r w:rsidR="002B07CA">
        <w:t xml:space="preserve">: </w:t>
      </w:r>
      <w:r w:rsidR="00DC4695">
        <w:t>080</w:t>
      </w:r>
      <w:r w:rsidR="00425497">
        <w:t>573598</w:t>
      </w:r>
      <w:r w:rsidR="00082B7E">
        <w:t>,</w:t>
      </w:r>
      <w:r w:rsidR="001D0507">
        <w:t xml:space="preserve"> </w:t>
      </w:r>
      <w:r w:rsidR="007D12AA">
        <w:t xml:space="preserve">OIB: </w:t>
      </w:r>
      <w:r w:rsidR="00425497">
        <w:t>15847514863</w:t>
      </w:r>
      <w:r>
        <w:t xml:space="preserve">, dana </w:t>
      </w:r>
      <w:r w:rsidR="001D0507">
        <w:t>13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25497" w:rsidRPr="00425497">
        <w:t>AUTO BEN d.o.o. za trgovinu i usluge, Velika Kosnica, Velika Kosnica 36/L, MBS: 080573598  OIB: 15847514863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425497">
        <w:t>Siniša Rajnović</w:t>
      </w:r>
      <w:r w:rsidR="003524A4">
        <w:t>,</w:t>
      </w:r>
      <w:r w:rsidR="00515F53">
        <w:t xml:space="preserve"> </w:t>
      </w:r>
      <w:r w:rsidR="00425497">
        <w:t>Milanovac, Virovitica, Sv. Trojstva 87,</w:t>
      </w:r>
      <w:r w:rsidR="007D12AA">
        <w:t xml:space="preserve"> OIB: </w:t>
      </w:r>
      <w:r w:rsidR="00425497">
        <w:t>86217384445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25497" w:rsidRPr="00425497">
        <w:t>AUTO BEN d.o.o. za trgovinu i usluge, Velika Kosnica, Velika Kosnica 36/L, MBS: 080573598  OIB: 15847514863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425497">
        <w:rPr>
          <w:bCs/>
        </w:rPr>
        <w:t>03. travnj</w:t>
      </w:r>
      <w:r w:rsidR="00DC4695">
        <w:rPr>
          <w:bCs/>
        </w:rPr>
        <w:t>a</w:t>
      </w:r>
      <w:r w:rsidR="00545FA5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425497">
        <w:rPr>
          <w:bCs/>
        </w:rPr>
        <w:t>1845</w:t>
      </w:r>
      <w:r w:rsidRPr="00F877AB">
        <w:rPr>
          <w:bCs/>
        </w:rPr>
        <w:t xml:space="preserve"> od </w:t>
      </w:r>
      <w:r w:rsidR="00425497">
        <w:rPr>
          <w:bCs/>
        </w:rPr>
        <w:t>30. ožujk</w:t>
      </w:r>
      <w:r w:rsidR="004A1953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425497" w:rsidRPr="00425497">
        <w:t>AUTO BEN d.o.o. za trgovinu i usluge, Velika Kosnica, Velika Kosnica 36/L, MBS: 080573598  OIB: 15847514863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0D72C2" w:rsidP="002B07CA" w:rsidR="000D72C2">
      <w:pPr>
        <w:pStyle w:val="Tijeloteksta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425497">
        <w:rPr>
          <w:bCs/>
        </w:rPr>
        <w:t>878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25497">
        <w:t>2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25497">
        <w:t>878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D0507">
        <w:t>13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D72C2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F1C" w:rsidP="005C2CD1" w:rsidR="00D55F1C">
      <w:r>
        <w:separator/>
      </w:r>
    </w:p>
  </w:endnote>
  <w:endnote w:id="0" w:type="continuationSeparator">
    <w:p w:rsidRDefault="00D55F1C" w:rsidP="005C2CD1" w:rsidR="00D55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F1C" w:rsidP="005C2CD1" w:rsidR="00D55F1C">
      <w:r>
        <w:separator/>
      </w:r>
    </w:p>
  </w:footnote>
  <w:footnote w:id="0" w:type="continuationSeparator">
    <w:p w:rsidRDefault="00D55F1C" w:rsidP="005C2CD1" w:rsidR="00D55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6E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82B7E"/>
    <w:rsid w:val="00091B4B"/>
    <w:rsid w:val="000D0569"/>
    <w:rsid w:val="000D72C2"/>
    <w:rsid w:val="000E762A"/>
    <w:rsid w:val="000F3ACD"/>
    <w:rsid w:val="000F5A9A"/>
    <w:rsid w:val="00102060"/>
    <w:rsid w:val="00102927"/>
    <w:rsid w:val="00125971"/>
    <w:rsid w:val="001269CB"/>
    <w:rsid w:val="001437B2"/>
    <w:rsid w:val="0015367E"/>
    <w:rsid w:val="00155DC1"/>
    <w:rsid w:val="00172559"/>
    <w:rsid w:val="00173F18"/>
    <w:rsid w:val="001B49A2"/>
    <w:rsid w:val="001C73F4"/>
    <w:rsid w:val="001C7F1E"/>
    <w:rsid w:val="001D0507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07CA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25497"/>
    <w:rsid w:val="00436570"/>
    <w:rsid w:val="00440504"/>
    <w:rsid w:val="00455B1F"/>
    <w:rsid w:val="004638F5"/>
    <w:rsid w:val="0046632E"/>
    <w:rsid w:val="00476EB4"/>
    <w:rsid w:val="00482F57"/>
    <w:rsid w:val="0048747B"/>
    <w:rsid w:val="004A1953"/>
    <w:rsid w:val="004A6F2C"/>
    <w:rsid w:val="004B490A"/>
    <w:rsid w:val="004C3969"/>
    <w:rsid w:val="004D4CC0"/>
    <w:rsid w:val="004D5A26"/>
    <w:rsid w:val="004D73A2"/>
    <w:rsid w:val="004E466C"/>
    <w:rsid w:val="004F5FE8"/>
    <w:rsid w:val="00515F53"/>
    <w:rsid w:val="00534964"/>
    <w:rsid w:val="0053545A"/>
    <w:rsid w:val="005437AE"/>
    <w:rsid w:val="00545FA5"/>
    <w:rsid w:val="00550133"/>
    <w:rsid w:val="00556098"/>
    <w:rsid w:val="0057324F"/>
    <w:rsid w:val="005931E7"/>
    <w:rsid w:val="005A6F2D"/>
    <w:rsid w:val="005B1166"/>
    <w:rsid w:val="005B3015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316EF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20EE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261A"/>
    <w:rsid w:val="00D459B4"/>
    <w:rsid w:val="00D55F1C"/>
    <w:rsid w:val="00D925DB"/>
    <w:rsid w:val="00D97782"/>
    <w:rsid w:val="00DA4636"/>
    <w:rsid w:val="00DA743D"/>
    <w:rsid w:val="00DB278F"/>
    <w:rsid w:val="00DC4695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St-878/2017</izvorni_sadrzaj>
    <derivirana_varijabla naziv="DomainObject.Predmet.OznakaBroj_1">St-878/2017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BEN d.o.o.</izvorni_sadrzaj>
    <derivirana_varijabla naziv="DomainObject.Predmet.ProtustrankaFormated_1">  AUTO BEN d.o.o.</derivirana_varijabla>
  </DomainObject.Predmet.ProtustrankaFormated>
  <DomainObject.Predmet.ProtustrankaFormatedOIB>
    <izvorni_sadrzaj>  AUTO BEN d.o.o., OIB 15847514863</izvorni_sadrzaj>
    <derivirana_varijabla naziv="DomainObject.Predmet.ProtustrankaFormatedOIB_1">  AUTO BEN d.o.o., OIB 15847514863</derivirana_varijabla>
  </DomainObject.Predmet.ProtustrankaFormatedOIB>
  <DomainObject.Predmet.ProtustrankaFormatedWithAdress>
    <izvorni_sadrzaj> AUTO BEN d.o.o., Velika Kosnica 36L, 10410 Velika Kosnica</izvorni_sadrzaj>
    <derivirana_varijabla naziv="DomainObject.Predmet.ProtustrankaFormatedWithAdress_1"> AUTO BEN d.o.o., Velika Kosnica 36L, 10410 Velika Kosnica</derivirana_varijabla>
  </DomainObject.Predmet.ProtustrankaFormatedWithAdress>
  <DomainObject.Predmet.ProtustrankaFormatedWithAdressOIB>
    <izvorni_sadrzaj> AUTO BEN d.o.o., OIB 15847514863, Velika Kosnica 36L, 10410 Velika Kosnica</izvorni_sadrzaj>
    <derivirana_varijabla naziv="DomainObject.Predmet.ProtustrankaFormatedWithAdressOIB_1"> AUTO BEN d.o.o., OIB 15847514863, Velika Kosnica 36L, 10410 Velika Kosnica</derivirana_varijabla>
  </DomainObject.Predmet.ProtustrankaFormatedWithAdressOIB>
  <DomainObject.Predmet.ProtustrankaWithAdress>
    <izvorni_sadrzaj>AUTO BEN d.o.o. Velika Kosnica 36L, 10410 Velika Kosnica</izvorni_sadrzaj>
    <derivirana_varijabla naziv="DomainObject.Predmet.ProtustrankaWithAdress_1">AUTO BEN d.o.o. Velika Kosnica 36L, 10410 Velika Kosnica</derivirana_varijabla>
  </DomainObject.Predmet.ProtustrankaWithAdress>
  <DomainObject.Predmet.ProtustrankaWithAdressOIB>
    <izvorni_sadrzaj>AUTO BEN d.o.o., OIB 15847514863, Velika Kosnica 36L, 10410 Velika Kosnica</izvorni_sadrzaj>
    <derivirana_varijabla naziv="DomainObject.Predmet.ProtustrankaWithAdressOIB_1">AUTO BEN d.o.o., OIB 15847514863, Velika Kosnica 36L, 10410 Velika Kosnica</derivirana_varijabla>
  </DomainObject.Predmet.ProtustrankaWithAdressOIB>
  <DomainObject.Predmet.ProtustrankaNazivFormated>
    <izvorni_sadrzaj>AUTO BEN d.o.o.</izvorni_sadrzaj>
    <derivirana_varijabla naziv="DomainObject.Predmet.ProtustrankaNazivFormated_1">AUTO BEN d.o.o.</derivirana_varijabla>
  </DomainObject.Predmet.ProtustrankaNazivFormated>
  <DomainObject.Predmet.ProtustrankaNazivFormatedOIB>
    <izvorni_sadrzaj>AUTO BEN d.o.o., OIB 15847514863</izvorni_sadrzaj>
    <derivirana_varijabla naziv="DomainObject.Predmet.ProtustrankaNazivFormatedOIB_1">AUTO BEN d.o.o., OIB 15847514863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BEN d.o.o.</item>
    </izvorni_sadrzaj>
    <derivirana_varijabla naziv="DomainObject.Predmet.ProtuStrankaListFormated_1">
      <item>AUTO BEN d.o.o.</item>
    </derivirana_varijabla>
  </DomainObject.Predmet.ProtuStrankaListFormated>
  <DomainObject.Predmet.ProtuStrankaListFormatedOIB>
    <izvorni_sadrzaj>
      <item>AUTO BEN d.o.o., OIB 15847514863</item>
    </izvorni_sadrzaj>
    <derivirana_varijabla naziv="DomainObject.Predmet.ProtuStrankaListFormatedOIB_1">
      <item>AUTO BEN d.o.o., OIB 15847514863</item>
    </derivirana_varijabla>
  </DomainObject.Predmet.ProtuStrankaListFormatedOIB>
  <DomainObject.Predmet.ProtuStrankaListFormatedWithAdress>
    <izvorni_sadrzaj>
      <item>AUTO BEN d.o.o., Velika Kosnica 36L, 10410 Velika Kosnica</item>
    </izvorni_sadrzaj>
    <derivirana_varijabla naziv="DomainObject.Predmet.ProtuStrankaListFormatedWithAdress_1">
      <item>AUTO BEN d.o.o., Velika Kosnica 36L, 10410 Velika Kosnica</item>
    </derivirana_varijabla>
  </DomainObject.Predmet.ProtuStrankaListFormatedWithAdress>
  <DomainObject.Predmet.ProtuStrankaListFormatedWithAdressOIB>
    <izvorni_sadrzaj>
      <item>AUTO BEN d.o.o., OIB 15847514863, Velika Kosnica 36L, 10410 Velika Kosnica</item>
    </izvorni_sadrzaj>
    <derivirana_varijabla naziv="DomainObject.Predmet.ProtuStrankaListFormatedWithAdressOIB_1">
      <item>AUTO BEN d.o.o., OIB 15847514863, Velika Kosnica 36L, 10410 Velika Kosnica</item>
    </derivirana_varijabla>
  </DomainObject.Predmet.ProtuStrankaListFormatedWithAdressOIB>
  <DomainObject.Predmet.ProtuStrankaListNazivFormated>
    <izvorni_sadrzaj>
      <item>AUTO BEN d.o.o.</item>
    </izvorni_sadrzaj>
    <derivirana_varijabla naziv="DomainObject.Predmet.ProtuStrankaListNazivFormated_1">
      <item>AUTO BEN d.o.o.</item>
    </derivirana_varijabla>
  </DomainObject.Predmet.ProtuStrankaListNazivFormated>
  <DomainObject.Predmet.ProtuStrankaListNazivFormatedOIB>
    <izvorni_sadrzaj>
      <item>AUTO BEN d.o.o., OIB 15847514863</item>
    </izvorni_sadrzaj>
    <derivirana_varijabla naziv="DomainObject.Predmet.ProtuStrankaListNazivFormatedOIB_1">
      <item>AUTO BEN d.o.o., OIB 15847514863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BEN d.o.o.</izvorni_sadrzaj>
    <derivirana_varijabla naziv="DomainObject.Predmet.ProtustrankaIDrugi_1">AUTO BEN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BEN d.o.o., OIB 15847514863, Velika Kosnica 36L, 10410 Velika Kosnica</izvorni_sadrzaj>
    <derivirana_varijabla naziv="DomainObject.Predmet.ProtustrankaIDrugiAdressOIB_1">AUTO BEN d.o.o., OIB 15847514863, Velika Kosnica 36L, 10410 Velika Kosnica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BEN d.o.o.</item>
      <item>FINA Regionalni centar Zagreb</item>
    </izvorni_sadrzaj>
    <derivirana_varijabla naziv="DomainObject.Predmet.SudioniciListNaziv_1">
      <item>AUTO BEN d.o.o.</item>
      <item>FINA Regionalni centar Zagreb</item>
    </derivirana_varijabla>
  </DomainObject.Predmet.SudioniciListNaziv>
  <DomainObject.Predmet.SudioniciListAdressOIB>
    <izvorni_sadrzaj>
      <item>AUTO BEN d.o.o., OIB 15847514863, Velika Kosnica 36L,10410 Velika Kosnica</item>
      <item>FINA Regionalni centar Zagreb, OIB 85821130368, Trg svibanjskih žrtava 1995. br. 1,10000 Zagreb</item>
    </izvorni_sadrzaj>
    <derivirana_varijabla naziv="DomainObject.Predmet.SudioniciListAdressOIB_1">
      <item>AUTO BEN d.o.o., OIB 15847514863, Velika Kosnica 36L,10410 Velika Kosnica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15847514863</item>
      <item>, OIB 85821130368</item>
    </izvorni_sadrzaj>
    <derivirana_varijabla naziv="DomainObject.Predmet.SudioniciListNazivOIB_1">
      <item>, OIB 15847514863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1CA3F-FEFA-47A8-960A-3238AD0CF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3170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2017-10-13T05:38:00Z</dcterms:created>
  <dc:creator>Korisnik</dc:creator>
  <cp:lastModifiedBy>Žana Bem</cp:lastModifiedBy>
  <cp:lastPrinted>2017-09-28T04:58:00Z</cp:lastPrinted>
  <dcterms:modified xmlns:xsi="http://www.w3.org/2001/XMLSchema-instance" xsi:type="dcterms:W3CDTF">2017-10-13T05:40:00Z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