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3eef" w14:paraId="1913ee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6676A2" w:rsidR="00720C62" w:rsidRPr="00974EE9">
            <w:pPr>
              <w:pStyle w:val="VSVerzija"/>
              <w:jc w:val="right"/>
            </w:pPr>
            <w:r>
              <w:t>Poslovni broj: 14 St-1</w:t>
            </w:r>
            <w:r w:rsidR="00DC3FC3">
              <w:t>9</w:t>
            </w:r>
            <w:r w:rsidR="002A44DC">
              <w:t>2</w:t>
            </w:r>
            <w:r w:rsidR="006676A2">
              <w:t>2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6676A2">
        <w:t>GEOMETRIJA ALATNIH STROJEVA</w:t>
      </w:r>
      <w:r w:rsidR="002A44DC">
        <w:t xml:space="preserve"> j.</w:t>
      </w:r>
      <w:r w:rsidR="00140A5B" w:rsidRPr="00140A5B">
        <w:t xml:space="preserve">d.o.o. za </w:t>
      </w:r>
      <w:r w:rsidR="006676A2">
        <w:t>usluge i trgovinu, Lučko</w:t>
      </w:r>
      <w:r w:rsidR="002A44DC">
        <w:t xml:space="preserve">, </w:t>
      </w:r>
      <w:r w:rsidR="006676A2">
        <w:t>Hrastovićka</w:t>
      </w:r>
      <w:r w:rsidR="002A44DC">
        <w:t xml:space="preserve"> 6</w:t>
      </w:r>
      <w:r w:rsidR="00D70554" w:rsidRPr="002236A1">
        <w:t xml:space="preserve">, MBS </w:t>
      </w:r>
      <w:r w:rsidR="00EB0994">
        <w:t>080</w:t>
      </w:r>
      <w:r w:rsidR="002A44DC">
        <w:t>9</w:t>
      </w:r>
      <w:r w:rsidR="00146B78">
        <w:t>23665</w:t>
      </w:r>
      <w:r w:rsidR="00D70554" w:rsidRPr="002236A1">
        <w:t xml:space="preserve">, OIB </w:t>
      </w:r>
      <w:r w:rsidR="00146B78">
        <w:t>31810011067</w:t>
      </w:r>
      <w:r w:rsidR="00D70554">
        <w:t xml:space="preserve">, </w:t>
      </w:r>
      <w:r w:rsidR="00D70554" w:rsidRPr="0041082E">
        <w:t xml:space="preserve">dana </w:t>
      </w:r>
      <w:r w:rsidR="009B1A8C">
        <w:t>2</w:t>
      </w:r>
      <w:r w:rsidR="008B0DC4">
        <w:t>3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146B78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146B78" w:rsidRPr="00146B78">
        <w:t>GEOMETRIJA ALATNIH STROJEVA j.d.o.o. za usluge i trgovinu, Lučko, Hrastovićka 6, MBS 080923665, OIB 31810011067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E78F8">
        <w:t>Lovorka Juranović, Rijeka, Verdieva 6/III</w:t>
      </w:r>
      <w:r w:rsidR="00B6752C" w:rsidRPr="00B6752C">
        <w:t xml:space="preserve">, OIB </w:t>
      </w:r>
      <w:r w:rsidR="00ED32C8">
        <w:t>83481633615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ED32C8">
        <w:t>8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1B1102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1B1102" w:rsidRPr="001B1102">
        <w:t>GEOMETRIJA ALATNIH STROJEVA j.d.o.o. za usluge i trgovinu, Lučko, Hrastovićka 6, MBS 080923665, OIB 31810011067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ED32C8" w:rsidP="006410C4" w:rsidR="006410C4">
      <w:pPr>
        <w:ind w:firstLine="720" w:left="2160"/>
      </w:pPr>
      <w:r>
        <w:t>7</w:t>
      </w:r>
      <w:r w:rsidR="006410C4">
        <w:t xml:space="preserve">. </w:t>
      </w:r>
      <w:r w:rsidR="00703903">
        <w:t>ožujka</w:t>
      </w:r>
      <w:r w:rsidR="006410C4">
        <w:t xml:space="preserve"> 2019. u </w:t>
      </w:r>
      <w:r w:rsidR="001B1102">
        <w:t>10</w:t>
      </w:r>
      <w:r w:rsidR="006410C4">
        <w:t>,</w:t>
      </w:r>
      <w:r w:rsidR="001B1102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C2DAE">
        <w:t>1</w:t>
      </w:r>
      <w:r w:rsidR="00154A61">
        <w:t>6</w:t>
      </w:r>
      <w:r>
        <w:t>.0</w:t>
      </w:r>
      <w:r w:rsidR="00AC2DAE">
        <w:t>7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154A61">
        <w:t>30</w:t>
      </w:r>
      <w:r w:rsidR="001B1102">
        <w:t>26</w:t>
      </w:r>
      <w:r w:rsidR="006E52BD">
        <w:t xml:space="preserve"> </w:t>
      </w:r>
      <w:r>
        <w:t xml:space="preserve">od </w:t>
      </w:r>
      <w:r w:rsidR="00AC2DAE">
        <w:t>1</w:t>
      </w:r>
      <w:r w:rsidR="00154A61">
        <w:t>2</w:t>
      </w:r>
      <w:r>
        <w:t>.0</w:t>
      </w:r>
      <w:r w:rsidR="00AC2DAE">
        <w:t>7</w:t>
      </w:r>
      <w:r>
        <w:t xml:space="preserve">.2018. godine, za otvaranje stečajnog postupka nad dužnikom </w:t>
      </w:r>
      <w:r w:rsidR="00D15E81" w:rsidRPr="00D15E81">
        <w:t>GEOMETRIJA ALATNIH STROJEVA j.d.o.o. za usluge i trgovinu, Lučko, Hrastovićka 6, MBS 080923665, OIB 31810011067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154A61">
        <w:t>11</w:t>
      </w:r>
      <w:r>
        <w:t>.0</w:t>
      </w:r>
      <w:r w:rsidR="00051847">
        <w:t>7</w:t>
      </w:r>
      <w:r>
        <w:t xml:space="preserve">.2018. dužnik u Očevidniku redoslijeda osnova za plaćanje ima evidentirane neizvršene osnove za plaćanje u neprekinutom razdoblju od </w:t>
      </w:r>
      <w:r w:rsidR="00E66127">
        <w:t>1</w:t>
      </w:r>
      <w:r w:rsidR="00BC0ECD">
        <w:t>20</w:t>
      </w:r>
      <w:r>
        <w:t xml:space="preserve"> dana, u ukupnom iznosu od </w:t>
      </w:r>
      <w:r w:rsidR="001B1102">
        <w:t>44.701,85</w:t>
      </w:r>
      <w:r>
        <w:t xml:space="preserve"> kn, u koji iznos je uračunata kamata i naknada FINE za provedbe ovrhe na novčanim sredstvima dužnika. Navodi da dužnik ima </w:t>
      </w:r>
      <w:r w:rsidR="00830D50">
        <w:t>1</w:t>
      </w:r>
      <w:r>
        <w:t xml:space="preserve"> zaposlen</w:t>
      </w:r>
      <w:r w:rsidR="00830D50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830D50">
        <w:t>ne</w:t>
      </w:r>
      <w:r>
        <w:t xml:space="preserve">ma zaplijenjena novčana sredstva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154A61">
        <w:t>2</w:t>
      </w:r>
      <w:r w:rsidR="008B0DC4">
        <w:t>3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3343B0">
        <w:t>Lovorka Juranović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8A3875">
        <w:t>Lana Matić, Braslovje, Braslovje 21/F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7459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</w:t>
    </w:r>
    <w:r w:rsidR="00DC3FC3" w:rsidRPr="00DC3FC3">
      <w:t>19</w:t>
    </w:r>
    <w:r w:rsidR="002A44DC">
      <w:t>2</w:t>
    </w:r>
    <w:r w:rsidR="006676A2">
      <w:t>2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3983"/>
    <w:rsid w:val="0003421E"/>
    <w:rsid w:val="00044014"/>
    <w:rsid w:val="00045DFA"/>
    <w:rsid w:val="00051847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B78"/>
    <w:rsid w:val="00146C51"/>
    <w:rsid w:val="00152DC7"/>
    <w:rsid w:val="00152F86"/>
    <w:rsid w:val="00154A61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B1102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44DC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43B0"/>
    <w:rsid w:val="0033711D"/>
    <w:rsid w:val="003425C4"/>
    <w:rsid w:val="003473B0"/>
    <w:rsid w:val="00353E3C"/>
    <w:rsid w:val="00354972"/>
    <w:rsid w:val="00365C69"/>
    <w:rsid w:val="003743D2"/>
    <w:rsid w:val="003814EB"/>
    <w:rsid w:val="00383268"/>
    <w:rsid w:val="00383A81"/>
    <w:rsid w:val="003861B0"/>
    <w:rsid w:val="003927F2"/>
    <w:rsid w:val="00393DB3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A7490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676A2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3EE6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30D50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A3875"/>
    <w:rsid w:val="008B0DC4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A8C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2DAE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0EC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7F97"/>
    <w:rsid w:val="00D02115"/>
    <w:rsid w:val="00D0275B"/>
    <w:rsid w:val="00D12879"/>
    <w:rsid w:val="00D131ED"/>
    <w:rsid w:val="00D13527"/>
    <w:rsid w:val="00D13E5C"/>
    <w:rsid w:val="00D15E81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C3FC3"/>
    <w:rsid w:val="00DD25A3"/>
    <w:rsid w:val="00DD4639"/>
    <w:rsid w:val="00DD4BA9"/>
    <w:rsid w:val="00DD7D7D"/>
    <w:rsid w:val="00DE6DFB"/>
    <w:rsid w:val="00DE78F8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57459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0994"/>
    <w:rsid w:val="00EB4B93"/>
    <w:rsid w:val="00EC3529"/>
    <w:rsid w:val="00EC4508"/>
    <w:rsid w:val="00ED32C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521FF"/>
    <w:rsid w:val="00F630EC"/>
    <w:rsid w:val="00F64F48"/>
    <w:rsid w:val="00F76085"/>
    <w:rsid w:val="00F82857"/>
    <w:rsid w:val="00F82F5E"/>
    <w:rsid w:val="00F834B9"/>
    <w:rsid w:val="00F8730A"/>
    <w:rsid w:val="00F90141"/>
    <w:rsid w:val="00F927F2"/>
    <w:rsid w:val="00F97E35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St-1922/2018</izvorni_sadrzaj>
    <derivirana_varijabla naziv="DomainObject.Predmet.OznakaBroj_1">St-1922/2018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GEOMETRIJA ALATNIH STROJEVA j.d.o.o. za usluge i trgovinu</izvorni_sadrzaj>
    <derivirana_varijabla naziv="DomainObject.Predmet.ProtustrankaFormated_1">  GEOMETRIJA ALATNIH STROJEVA j.d.o.o. za usluge i trgovinu</derivirana_varijabla>
  </DomainObject.Predmet.ProtustrankaFormated>
  <DomainObject.Predmet.ProtustrankaFormatedOIB>
    <izvorni_sadrzaj>  GEOMETRIJA ALATNIH STROJEVA j.d.o.o. za usluge i trgovinu, OIB 31810011067</izvorni_sadrzaj>
    <derivirana_varijabla naziv="DomainObject.Predmet.ProtustrankaFormatedOIB_1">  GEOMETRIJA ALATNIH STROJEVA j.d.o.o. za usluge i trgovinu, OIB 31810011067</derivirana_varijabla>
  </DomainObject.Predmet.ProtustrankaFormatedOIB>
  <DomainObject.Predmet.ProtustrankaFormatedWithAdress>
    <izvorni_sadrzaj> GEOMETRIJA ALATNIH STROJEVA j.d.o.o. za usluge i trgovinu, Hrastovićka 6, 10250 Lučko</izvorni_sadrzaj>
    <derivirana_varijabla naziv="DomainObject.Predmet.ProtustrankaFormatedWithAdress_1"> GEOMETRIJA ALATNIH STROJEVA j.d.o.o. za usluge i trgovinu, Hrastovićka 6, 10250 Lučko</derivirana_varijabla>
  </DomainObject.Predmet.ProtustrankaFormatedWithAdress>
  <DomainObject.Predmet.ProtustrankaFormatedWithAdressOIB>
    <izvorni_sadrzaj> GEOMETRIJA ALATNIH STROJEVA j.d.o.o. za usluge i trgovinu, OIB 31810011067, Hrastovićka 6, 10250 Lučko</izvorni_sadrzaj>
    <derivirana_varijabla naziv="DomainObject.Predmet.ProtustrankaFormatedWithAdressOIB_1"> GEOMETRIJA ALATNIH STROJEVA j.d.o.o. za usluge i trgovinu, OIB 31810011067, Hrastovićka 6, 10250 Lučko</derivirana_varijabla>
  </DomainObject.Predmet.ProtustrankaFormatedWithAdressOIB>
  <DomainObject.Predmet.ProtustrankaWithAdress>
    <izvorni_sadrzaj>GEOMETRIJA ALATNIH STROJEVA j.d.o.o. za usluge i trgovinu Hrastovićka 6, 10250 Lučko</izvorni_sadrzaj>
    <derivirana_varijabla naziv="DomainObject.Predmet.ProtustrankaWithAdress_1">GEOMETRIJA ALATNIH STROJEVA j.d.o.o. za usluge i trgovinu Hrastovićka 6, 10250 Lučko</derivirana_varijabla>
  </DomainObject.Predmet.ProtustrankaWithAdress>
  <DomainObject.Predmet.ProtustrankaWithAdressOIB>
    <izvorni_sadrzaj>GEOMETRIJA ALATNIH STROJEVA j.d.o.o. za usluge i trgovinu, OIB 31810011067, Hrastovićka 6, 10250 Lučko</izvorni_sadrzaj>
    <derivirana_varijabla naziv="DomainObject.Predmet.ProtustrankaWithAdressOIB_1">GEOMETRIJA ALATNIH STROJEVA j.d.o.o. za usluge i trgovinu, OIB 31810011067, Hrastovićka 6, 10250 Lučko</derivirana_varijabla>
  </DomainObject.Predmet.ProtustrankaWithAdressOIB>
  <DomainObject.Predmet.ProtustrankaNazivFormated>
    <izvorni_sadrzaj>GEOMETRIJA ALATNIH STROJEVA j.d.o.o. za usluge i trgovinu</izvorni_sadrzaj>
    <derivirana_varijabla naziv="DomainObject.Predmet.ProtustrankaNazivFormated_1">GEOMETRIJA ALATNIH STROJEVA j.d.o.o. za usluge i trgovinu</derivirana_varijabla>
  </DomainObject.Predmet.ProtustrankaNazivFormated>
  <DomainObject.Predmet.ProtustrankaNazivFormatedOIB>
    <izvorni_sadrzaj>GEOMETRIJA ALATNIH STROJEVA j.d.o.o. za usluge i trgovinu, OIB 31810011067</izvorni_sadrzaj>
    <derivirana_varijabla naziv="DomainObject.Predmet.ProtustrankaNazivFormatedOIB_1">GEOMETRIJA ALATNIH STROJEVA j.d.o.o. za usluge i trgovinu, OIB 31810011067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GEOMETRIJA ALATNIH STROJEVA j.d.o.o. za usluge i trgovinu</item>
    </izvorni_sadrzaj>
    <derivirana_varijabla naziv="DomainObject.Predmet.ProtuStrankaListFormated_1">
      <item>GEOMETRIJA ALATNIH STROJEVA j.d.o.o. za usluge i trgovinu</item>
    </derivirana_varijabla>
  </DomainObject.Predmet.ProtuStrankaListFormated>
  <DomainObject.Predmet.ProtuStrankaListFormatedOIB>
    <izvorni_sadrzaj>
      <item>GEOMETRIJA ALATNIH STROJEVA j.d.o.o. za usluge i trgovinu, OIB 31810011067</item>
    </izvorni_sadrzaj>
    <derivirana_varijabla naziv="DomainObject.Predmet.ProtuStrankaListFormatedOIB_1">
      <item>GEOMETRIJA ALATNIH STROJEVA j.d.o.o. za usluge i trgovinu, OIB 31810011067</item>
    </derivirana_varijabla>
  </DomainObject.Predmet.ProtuStrankaListFormatedOIB>
  <DomainObject.Predmet.ProtuStrankaListFormatedWithAdress>
    <izvorni_sadrzaj>
      <item>GEOMETRIJA ALATNIH STROJEVA j.d.o.o. za usluge i trgovinu, Hrastovićka 6, 10250 Lučko</item>
    </izvorni_sadrzaj>
    <derivirana_varijabla naziv="DomainObject.Predmet.ProtuStrankaListFormatedWithAdress_1">
      <item>GEOMETRIJA ALATNIH STROJEVA j.d.o.o. za usluge i trgovinu, Hrastovićka 6, 10250 Lučko</item>
    </derivirana_varijabla>
  </DomainObject.Predmet.ProtuStrankaListFormatedWithAdress>
  <DomainObject.Predmet.ProtuStrankaListFormatedWithAdressOIB>
    <izvorni_sadrzaj>
      <item>GEOMETRIJA ALATNIH STROJEVA j.d.o.o. za usluge i trgovinu, OIB 31810011067, Hrastovićka 6, 10250 Lučko</item>
    </izvorni_sadrzaj>
    <derivirana_varijabla naziv="DomainObject.Predmet.ProtuStrankaListFormatedWithAdressOIB_1">
      <item>GEOMETRIJA ALATNIH STROJEVA j.d.o.o. za usluge i trgovinu, OIB 31810011067, Hrastovićka 6, 10250 Lučko</item>
    </derivirana_varijabla>
  </DomainObject.Predmet.ProtuStrankaListFormatedWithAdressOIB>
  <DomainObject.Predmet.ProtuStrankaListNazivFormated>
    <izvorni_sadrzaj>
      <item>GEOMETRIJA ALATNIH STROJEVA j.d.o.o. za usluge i trgovinu</item>
    </izvorni_sadrzaj>
    <derivirana_varijabla naziv="DomainObject.Predmet.ProtuStrankaListNazivFormated_1">
      <item>GEOMETRIJA ALATNIH STROJEVA j.d.o.o. za usluge i trgovinu</item>
    </derivirana_varijabla>
  </DomainObject.Predmet.ProtuStrankaListNazivFormated>
  <DomainObject.Predmet.ProtuStrankaListNazivFormatedOIB>
    <izvorni_sadrzaj>
      <item>GEOMETRIJA ALATNIH STROJEVA j.d.o.o. za usluge i trgovinu, OIB 31810011067</item>
    </izvorni_sadrzaj>
    <derivirana_varijabla naziv="DomainObject.Predmet.ProtuStrankaListNazivFormatedOIB_1">
      <item>GEOMETRIJA ALATNIH STROJEVA j.d.o.o. za usluge i trgovinu, OIB 31810011067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GEOMETRIJA ALATNIH STROJEVA j.d.o.o. za usluge i trgovinu</izvorni_sadrzaj>
    <derivirana_varijabla naziv="DomainObject.Predmet.ProtustrankaIDrugi_1">GEOMETRIJA ALATNIH STROJEVA j.d.o.o.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GEOMETRIJA ALATNIH STROJEVA j.d.o.o. za usluge i trgovinu, OIB 31810011067, Hrastovićka 6, 10250 Lučko</izvorni_sadrzaj>
    <derivirana_varijabla naziv="DomainObject.Predmet.ProtustrankaIDrugiAdressOIB_1">GEOMETRIJA ALATNIH STROJEVA j.d.o.o. za usluge i trgovinu, OIB 31810011067, Hrastovićka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GEOMETRIJA ALATNIH STROJEVA j.d.o.o. za usluge i trgovinu</item>
      <item>FINA Regionalni centar Zagreb</item>
    </izvorni_sadrzaj>
    <derivirana_varijabla naziv="DomainObject.Predmet.SudioniciListNaziv_1">
      <item>GEOMETRIJA ALATNIH STROJEVA j.d.o.o. za usluge i trgovinu</item>
      <item>FINA Regionalni centar Zagreb</item>
    </derivirana_varijabla>
  </DomainObject.Predmet.SudioniciListNaziv>
  <DomainObject.Predmet.SudioniciListAdressOIB>
    <izvorni_sadrzaj>
      <item>GEOMETRIJA ALATNIH STROJEVA j.d.o.o. za usluge i trgovinu, OIB 31810011067, Hrastovićka 6,10250 Lučko</item>
      <item>FINA Regionalni centar Zagreb, OIB 85821130368, Trg svibanjskih žrtava 1995.1,10000 Zagreb</item>
    </izvorni_sadrzaj>
    <derivirana_varijabla naziv="DomainObject.Predmet.SudioniciListAdressOIB_1">
      <item>GEOMETRIJA ALATNIH STROJEVA j.d.o.o. za usluge i trgovinu, OIB 31810011067, Hrastovićka 6,10250 Lučko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31810011067</item>
      <item>, OIB 85821130368</item>
    </izvorni_sadrzaj>
    <derivirana_varijabla naziv="DomainObject.Predmet.SudioniciListNazivOIB_1">
      <item>, OIB 31810011067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0E478-B2C7-4634-8F9E-23D3F0FDB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683</properties:Words>
  <properties:Characters>3856</properties:Characters>
  <properties:Lines>123</properties:Lines>
  <properties:Paragraphs>39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2019-01-22T07:34:00Z</cp:lastPrinted>
  <dcterms:modified xmlns:xsi="http://www.w3.org/2001/XMLSchema-instance" xsi:type="dcterms:W3CDTF">2019-01-23T10:12:00Z</dcterms:modified>
  <cp:revision>88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