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d69b" w14:paraId="1d5d69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003EB6" w:rsidP="00003EB6" w:rsidR="00003EB6">
      <w:pPr>
        <w:ind w:left="5040"/>
        <w:jc w:val="right"/>
      </w:pPr>
      <w:r>
        <w:t xml:space="preserve">IVAN POGORILIĆ </w:t>
      </w:r>
    </w:p>
    <w:p w:rsidRDefault="00003EB6" w:rsidP="00003EB6" w:rsidR="00584931">
      <w:pPr>
        <w:ind w:left="5040"/>
        <w:jc w:val="right"/>
      </w:pPr>
      <w:r>
        <w:t>Ul. Vladimira Nazora 11</w:t>
      </w:r>
    </w:p>
    <w:p w:rsidRDefault="00003EB6" w:rsidP="00003EB6" w:rsidR="00003EB6">
      <w:pPr>
        <w:ind w:left="5040"/>
        <w:jc w:val="right"/>
      </w:pPr>
      <w:r>
        <w:t>POVLJANA</w:t>
      </w:r>
    </w:p>
    <w:p w:rsidRDefault="00003EB6" w:rsidP="00003EB6" w:rsidR="00003EB6">
      <w:pPr>
        <w:ind w:left="5040"/>
        <w:jc w:val="right"/>
      </w:pPr>
    </w:p>
    <w:p w:rsidRDefault="00C33373" w:rsidP="00F2122B" w:rsidR="00C33373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03EB6">
        <w:t>503</w:t>
      </w:r>
      <w:r>
        <w:t xml:space="preserve">/16-5 od </w:t>
      </w:r>
      <w:r w:rsidR="00847E11">
        <w:t>0</w:t>
      </w:r>
      <w:r w:rsidR="00C33373">
        <w:t>7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003EB6">
        <w:t>RIVA TOURISM j.d.o.o., Povljana, Ul. Vladimira Nazora 11, Povljana, OIB: 77356621811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003EB6">
        <w:t>10</w:t>
      </w:r>
      <w:r>
        <w:t>,</w:t>
      </w:r>
      <w:r w:rsidR="00003EB6">
        <w:t>00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003EB6">
        <w:t>10</w:t>
      </w:r>
      <w:r>
        <w:t>,</w:t>
      </w:r>
      <w:r w:rsidR="00003EB6">
        <w:t>02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33373">
        <w:t>07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6554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4057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03EB6">
      <w:rPr>
        <w:b/>
        <w:bCs/>
        <w:sz w:val="28"/>
      </w:rPr>
      <w:t>503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003EB6">
      <w:rPr>
        <w:b/>
        <w:bCs/>
        <w:sz w:val="28"/>
      </w:rPr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70809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0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80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80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80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0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8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8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8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F7379-5A10-4577-BEAE-FD8EC5DB9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898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2016-04-07T09:08:00Z</dcterms:created>
  <dc:creator>Ardena Bajlo</dc:creator>
  <cp:lastModifiedBy>Martina Kalmeta</cp:lastModifiedBy>
  <cp:lastPrinted>2016-04-07T10:45:00Z</cp:lastPrinted>
  <dcterms:modified xmlns:xsi="http://www.w3.org/2001/XMLSchema-instance" xsi:type="dcterms:W3CDTF">2016-04-07T11:23:00Z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