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0029" w14:paraId="87d0029" w:rsidRDefault="005D6592" w:rsidP="005D6592" w:rsidR="005D6592" w:rsidRPr="00CA2213">
      <w:pPr>
        <w15:collapsed w:val="false"/>
      </w:pPr>
      <w:bookmarkStart w:name="_GoBack" w:id="0"/>
      <w:bookmarkEnd w:id="0"/>
      <w:r w:rsidRPr="00CA2213">
        <w:t xml:space="preserve">                   </w:t>
      </w:r>
      <w:r w:rsidRPr="00CA2213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213">
        <w:t xml:space="preserve">                                                            </w:t>
      </w:r>
    </w:p>
    <w:p w:rsidRDefault="005D6592" w:rsidP="005D6592" w:rsidR="005D6592" w:rsidRPr="00CA2213">
      <w:r w:rsidRPr="00CA2213">
        <w:t xml:space="preserve">    REPUBLIKA HRVATSKA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5D6592" w:rsidP="005D6592" w:rsidR="005D6592" w:rsidRPr="00CA2213">
      <w:r w:rsidRPr="00CA2213">
        <w:t>TRGOVAČKI SUD U PAZINU</w:t>
      </w:r>
    </w:p>
    <w:p w:rsidRDefault="005D6592" w:rsidP="005D6592" w:rsidR="005D6592" w:rsidRPr="00CA2213">
      <w:r w:rsidRPr="00CA2213">
        <w:t xml:space="preserve">    52000 PAZIN, Dršćevka 1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  <w:t xml:space="preserve">       </w:t>
      </w:r>
    </w:p>
    <w:p w:rsidRDefault="005D6592" w:rsidP="005D6592" w:rsidR="005D6592" w:rsidRPr="00CA2213">
      <w:pPr>
        <w:jc w:val="both"/>
      </w:pPr>
      <w:r w:rsidRPr="00CA2213">
        <w:tab/>
      </w:r>
    </w:p>
    <w:p w:rsidRDefault="005D6592" w:rsidP="005D6592" w:rsidR="005D6592" w:rsidRPr="00CA2213">
      <w:pPr>
        <w:jc w:val="center"/>
      </w:pPr>
      <w:r w:rsidRPr="00CA2213">
        <w:t>R E P U B L I K A  H R V A T S K A</w:t>
      </w:r>
    </w:p>
    <w:p w:rsidRDefault="005D6592" w:rsidP="005D6592" w:rsidR="005D6592" w:rsidRPr="00CA2213"/>
    <w:p w:rsidRDefault="005D6592" w:rsidP="005D6592" w:rsidR="005D6592" w:rsidRPr="00CA2213">
      <w:pPr>
        <w:jc w:val="center"/>
      </w:pPr>
      <w:r w:rsidRPr="00CA2213">
        <w:t>R J E Š E NJ E</w:t>
      </w:r>
    </w:p>
    <w:p w:rsidRDefault="005D6592" w:rsidP="005D6592" w:rsidR="005D6592" w:rsidRPr="00CA2213"/>
    <w:p w:rsidRDefault="005D6592" w:rsidP="000266DA" w:rsidR="005D6592" w:rsidRPr="00CA2213">
      <w:pPr>
        <w:spacing w:lineRule="atLeast" w:line="240"/>
        <w:ind w:firstLine="720"/>
        <w:jc w:val="both"/>
      </w:pPr>
      <w:r w:rsidRPr="00CA2213">
        <w:t>Trgovački sud u Pazinu, po stečajno</w:t>
      </w:r>
      <w:r w:rsidR="0000405A" w:rsidRPr="00CA2213">
        <w:t>m</w:t>
      </w:r>
      <w:r w:rsidRPr="00CA2213">
        <w:t xml:space="preserve"> su</w:t>
      </w:r>
      <w:r w:rsidR="0000405A" w:rsidRPr="00CA2213">
        <w:t>cu Damiru Rabaru</w:t>
      </w:r>
      <w:r w:rsidRPr="00CA2213">
        <w:t xml:space="preserve">, po prijedlogu predlagatelja FINANCIJSKE AGENCIJE, OIB: 85821130368, Regionalni centar Rijeka, Podružnica Pula, Giardini 5, radi otvaranja stečajnog postupka nad </w:t>
      </w:r>
      <w:r w:rsidR="00080AA3" w:rsidRPr="00CA2213">
        <w:t xml:space="preserve">dužnikom </w:t>
      </w:r>
      <w:r w:rsidR="00436CA9" w:rsidRPr="00CA2213">
        <w:t>MICUI NAUTICA j.d.o.o. Sveti Petar u Šumi, Slavčići 170 B, OIB: 06870233376</w:t>
      </w:r>
      <w:r w:rsidRPr="00CA2213">
        <w:t xml:space="preserve">,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r i j e š i o    j e</w:t>
      </w:r>
    </w:p>
    <w:p w:rsidRDefault="005D6592" w:rsidP="005D6592" w:rsidR="005D6592" w:rsidRPr="00CA2213">
      <w:pPr>
        <w:jc w:val="both"/>
      </w:pPr>
    </w:p>
    <w:p w:rsidRDefault="005D6592" w:rsidP="00436CA9" w:rsidR="004A5EDF" w:rsidRPr="00CA2213">
      <w:pPr>
        <w:spacing w:lineRule="atLeast" w:line="240"/>
        <w:ind w:firstLine="720"/>
        <w:jc w:val="both"/>
      </w:pPr>
      <w:r w:rsidRPr="00CA2213">
        <w:t xml:space="preserve">I. Otvara se stečajni postupak nad </w:t>
      </w:r>
      <w:r w:rsidR="00080AA3" w:rsidRPr="00CA2213">
        <w:t xml:space="preserve">dužnikom </w:t>
      </w:r>
      <w:r w:rsidR="00436CA9" w:rsidRPr="00CA2213">
        <w:t>MICUI NAUTICA j.d.o.o. Sveti Petar u Šumi, Slavčići 170 B, OIB: 06870233376</w:t>
      </w:r>
      <w:r w:rsidR="0035312C" w:rsidRPr="00CA2213">
        <w:t>.</w:t>
      </w:r>
    </w:p>
    <w:p w:rsidRDefault="0035312C" w:rsidP="00F66FE4" w:rsidR="0035312C" w:rsidRPr="00CA2213">
      <w:pPr>
        <w:ind w:firstLine="720"/>
        <w:jc w:val="both"/>
      </w:pPr>
    </w:p>
    <w:p w:rsidRDefault="00133797" w:rsidP="00133797" w:rsidR="00133797">
      <w:pPr>
        <w:ind w:firstLine="720"/>
        <w:jc w:val="both"/>
      </w:pPr>
      <w:r w:rsidRPr="00CA2213">
        <w:t xml:space="preserve">II. Za stečajnog upravitelja imenuje se </w:t>
      </w:r>
      <w:r w:rsidR="00FA302E" w:rsidRPr="00CA2213">
        <w:t>Lovorka Juranović</w:t>
      </w:r>
      <w:r w:rsidRPr="00CA2213">
        <w:t>,</w:t>
      </w:r>
      <w:r w:rsidR="00E34EC8" w:rsidRPr="00CA2213">
        <w:t xml:space="preserve"> </w:t>
      </w:r>
      <w:r w:rsidR="00AF33CF" w:rsidRPr="00CA2213">
        <w:t>Rijeka</w:t>
      </w:r>
      <w:r w:rsidRPr="00CA2213">
        <w:t>,</w:t>
      </w:r>
      <w:r w:rsidR="00AF33CF" w:rsidRPr="00CA2213">
        <w:t xml:space="preserve"> Verdieva 6/III, </w:t>
      </w:r>
      <w:r w:rsidRPr="00CA2213">
        <w:t xml:space="preserve">OIB: </w:t>
      </w:r>
      <w:r w:rsidR="00AF33CF" w:rsidRPr="00CA2213">
        <w:t>83481633615.</w:t>
      </w:r>
      <w:r w:rsidR="00E34EC8" w:rsidRPr="00CA2213">
        <w:t xml:space="preserve"> </w:t>
      </w:r>
    </w:p>
    <w:p w:rsidRDefault="00283B66" w:rsidP="00133797" w:rsidR="00283B66" w:rsidRPr="00CA2213">
      <w:pPr>
        <w:ind w:firstLine="720"/>
        <w:jc w:val="both"/>
      </w:pPr>
    </w:p>
    <w:p w:rsidRDefault="00283B66" w:rsidP="00283B66" w:rsidR="00283B66" w:rsidRPr="00B36931">
      <w:pPr>
        <w:ind w:firstLine="720"/>
        <w:jc w:val="both"/>
      </w:pPr>
      <w:r w:rsidRPr="00B36931">
        <w:t>III. Nalaže se Financijskoj agenciji da izvrši prijenos zaplijenjenog iznosa predujma na račun Trgovačkog suda u Pazinu broj HR43 23900011300029763, poziv na broj 020-</w:t>
      </w:r>
      <w:r>
        <w:t>117</w:t>
      </w:r>
      <w:r w:rsidRPr="00B36931">
        <w:t>-18, te da nastavi sa daljnjom pljenidbom do iznosa od 3.000,00 kn prema rješenju ovog suda posl. broj: 1 St-</w:t>
      </w:r>
      <w:r>
        <w:t>117</w:t>
      </w:r>
      <w:r w:rsidRPr="00B36931">
        <w:t>/18-</w:t>
      </w:r>
      <w:r>
        <w:t>9</w:t>
      </w:r>
      <w:r w:rsidRPr="00B36931">
        <w:t xml:space="preserve"> od </w:t>
      </w:r>
      <w:r>
        <w:t>19. lipnja</w:t>
      </w:r>
      <w:r w:rsidRPr="00B36931">
        <w:t xml:space="preserve"> 2018.</w:t>
      </w:r>
    </w:p>
    <w:p w:rsidRDefault="005D6592" w:rsidP="005D6592" w:rsidR="005D6592" w:rsidRPr="00CA2213">
      <w:pPr>
        <w:jc w:val="both"/>
      </w:pPr>
    </w:p>
    <w:p w:rsidRDefault="00684BDB" w:rsidP="00436CA9" w:rsidR="0012578E" w:rsidRPr="00CA2213">
      <w:pPr>
        <w:spacing w:lineRule="atLeast" w:line="240"/>
        <w:ind w:firstLine="720"/>
        <w:jc w:val="both"/>
      </w:pPr>
      <w:r w:rsidRPr="00CA2213">
        <w:t>I</w:t>
      </w:r>
      <w:r w:rsidR="00283B66">
        <w:t>V</w:t>
      </w:r>
      <w:r w:rsidR="005D6592" w:rsidRPr="00CA2213">
        <w:t xml:space="preserve">. Zaključuje se stečajni postupak nad dužnikom </w:t>
      </w:r>
      <w:r w:rsidR="00436CA9" w:rsidRPr="00CA2213">
        <w:t>MICUI NAUTICA j.d.o.o. Sveti Petar u Šumi, Slavčići 170 B, OIB: 06870233376</w:t>
      </w:r>
      <w:r w:rsidR="0035312C" w:rsidRPr="00CA2213">
        <w:t>.</w:t>
      </w:r>
    </w:p>
    <w:p w:rsidRDefault="0035312C" w:rsidP="0035312C" w:rsidR="0035312C" w:rsidRPr="00CA2213">
      <w:pPr>
        <w:ind w:firstLine="720"/>
        <w:jc w:val="both"/>
      </w:pPr>
    </w:p>
    <w:p w:rsidRDefault="005D6592" w:rsidP="00B7595F" w:rsidR="005D6592" w:rsidRPr="00CA2213">
      <w:pPr>
        <w:jc w:val="center"/>
        <w:rPr>
          <w:bCs/>
        </w:rPr>
      </w:pPr>
      <w:r w:rsidRPr="00CA2213">
        <w:rPr>
          <w:bCs/>
        </w:rPr>
        <w:t>Obrazloženje</w:t>
      </w:r>
    </w:p>
    <w:p w:rsidRDefault="005D6592" w:rsidP="005D6592" w:rsidR="005D6592" w:rsidRPr="00CA2213">
      <w:pPr>
        <w:rPr>
          <w:bCs/>
        </w:rPr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Rješenjem ovog suda posl.br. </w:t>
      </w:r>
      <w:r w:rsidR="00B36931" w:rsidRPr="00CA2213">
        <w:t>St-</w:t>
      </w:r>
      <w:r w:rsidR="00436CA9" w:rsidRPr="00CA2213">
        <w:t>117</w:t>
      </w:r>
      <w:r w:rsidR="00B36931" w:rsidRPr="00CA2213">
        <w:t>/18</w:t>
      </w:r>
      <w:r w:rsidR="00EC0EC5" w:rsidRPr="00CA2213">
        <w:t>-</w:t>
      </w:r>
      <w:r w:rsidR="00436CA9" w:rsidRPr="00CA2213">
        <w:t>3</w:t>
      </w:r>
      <w:r w:rsidR="00EC0EC5" w:rsidRPr="00CA2213">
        <w:t xml:space="preserve"> </w:t>
      </w:r>
      <w:r w:rsidR="0028256D" w:rsidRPr="00CA2213">
        <w:t xml:space="preserve">od </w:t>
      </w:r>
      <w:r w:rsidR="00436CA9" w:rsidRPr="00CA2213">
        <w:t>13</w:t>
      </w:r>
      <w:r w:rsidR="004C0836" w:rsidRPr="00CA2213">
        <w:t xml:space="preserve">. </w:t>
      </w:r>
      <w:r w:rsidR="00436CA9" w:rsidRPr="00CA2213">
        <w:t xml:space="preserve">travnja </w:t>
      </w:r>
      <w:r w:rsidR="00C15C73" w:rsidRPr="00CA2213">
        <w:t>2018.</w:t>
      </w:r>
      <w:r w:rsidRPr="00CA2213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A2213">
      <w:pPr>
        <w:ind w:firstLine="708"/>
        <w:jc w:val="both"/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Navedeno rješenje objavljeno je na mrežnoj stranici e-oglasna ploča sudova </w:t>
      </w:r>
      <w:r w:rsidR="00436CA9" w:rsidRPr="00CA2213">
        <w:t>13. travnja 2018</w:t>
      </w:r>
      <w:r w:rsidRPr="00CA2213">
        <w:t>., te se dostava smatra obavljenom istekom osmog dana od dana objave, sukladno čl. 12. st. 1. Stečajnog zakona (Narodne novine broj 71/15,</w:t>
      </w:r>
      <w:r w:rsidR="00F305A9" w:rsidRPr="00CA2213">
        <w:t xml:space="preserve"> 104/1</w:t>
      </w:r>
      <w:r w:rsidR="00C15C73" w:rsidRPr="00CA2213">
        <w:t>7</w:t>
      </w:r>
      <w:r w:rsidR="00F305A9" w:rsidRPr="00CA2213">
        <w:t>,</w:t>
      </w:r>
      <w:r w:rsidRPr="00CA2213">
        <w:t xml:space="preserve"> dalje: SZ). </w:t>
      </w:r>
    </w:p>
    <w:p w:rsidRDefault="005D6592" w:rsidP="005D6592" w:rsidR="005D6592" w:rsidRPr="00CA2213">
      <w:pPr>
        <w:ind w:firstLine="708"/>
        <w:jc w:val="both"/>
      </w:pPr>
    </w:p>
    <w:p w:rsidRDefault="00F305A9" w:rsidP="00F305A9" w:rsidR="00F305A9" w:rsidRPr="00CA2213">
      <w:pPr>
        <w:ind w:firstLine="708"/>
        <w:jc w:val="both"/>
      </w:pPr>
      <w:r w:rsidRPr="00CA221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F305A9" w:rsidP="00F305A9" w:rsidR="00F305A9" w:rsidRPr="00CA2213">
      <w:pPr>
        <w:ind w:firstLine="708"/>
        <w:jc w:val="both"/>
      </w:pPr>
    </w:p>
    <w:p w:rsidRDefault="005D6592" w:rsidP="005D6592" w:rsidR="005D6592" w:rsidRPr="00CA2213">
      <w:pPr>
        <w:jc w:val="both"/>
      </w:pPr>
      <w:r w:rsidRPr="00CA2213">
        <w:lastRenderedPageBreak/>
        <w:tab/>
        <w:t xml:space="preserve">Budući da nije utvrđeno da dužnik ima imovinu, temeljem čl. 132. SZ-a, rješenjem posl. broj: </w:t>
      </w:r>
      <w:r w:rsidR="00C15C73" w:rsidRPr="00CA2213">
        <w:t>St-</w:t>
      </w:r>
      <w:r w:rsidR="00BB6097" w:rsidRPr="00CA2213">
        <w:t>117</w:t>
      </w:r>
      <w:r w:rsidR="00C15C73" w:rsidRPr="00CA2213">
        <w:t>/18</w:t>
      </w:r>
      <w:r w:rsidR="0028256D" w:rsidRPr="00CA2213">
        <w:t>-</w:t>
      </w:r>
      <w:r w:rsidR="00BB6097" w:rsidRPr="00CA2213">
        <w:t>8</w:t>
      </w:r>
      <w:r w:rsidR="00B81A5B" w:rsidRPr="00CA2213">
        <w:t xml:space="preserve"> </w:t>
      </w:r>
      <w:r w:rsidRPr="00CA2213">
        <w:t xml:space="preserve">od </w:t>
      </w:r>
      <w:r w:rsidR="00BB6097" w:rsidRPr="00CA2213">
        <w:t>14</w:t>
      </w:r>
      <w:r w:rsidR="00923B89" w:rsidRPr="00CA2213">
        <w:t xml:space="preserve">. </w:t>
      </w:r>
      <w:r w:rsidR="00BB6097" w:rsidRPr="00CA2213">
        <w:t xml:space="preserve">svibnja </w:t>
      </w:r>
      <w:r w:rsidRPr="00CA2213">
        <w:t>201</w:t>
      </w:r>
      <w:r w:rsidR="002F68EA" w:rsidRPr="00CA2213">
        <w:t>8</w:t>
      </w:r>
      <w:r w:rsidRPr="00CA221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A2213"/>
    <w:p w:rsidRDefault="005D6592" w:rsidP="005D6592" w:rsidR="005D6592" w:rsidRPr="00CA2213">
      <w:pPr>
        <w:jc w:val="both"/>
      </w:pPr>
      <w:r w:rsidRPr="00CA2213">
        <w:tab/>
        <w:t xml:space="preserve">Navedeno rješenje objavljeno je na e-oglasnoj ploči suda </w:t>
      </w:r>
      <w:r w:rsidR="00BB6097" w:rsidRPr="00CA2213">
        <w:t>14. svibnja 2018</w:t>
      </w:r>
      <w:r w:rsidR="00923B89" w:rsidRPr="00CA2213">
        <w:t>.</w:t>
      </w:r>
      <w:r w:rsidRPr="00CA2213">
        <w:t xml:space="preserve">, a skinuto je sa oglasne </w:t>
      </w:r>
      <w:r w:rsidR="0028256D" w:rsidRPr="00CA2213">
        <w:t xml:space="preserve">ploče </w:t>
      </w:r>
      <w:r w:rsidR="000266DA" w:rsidRPr="00CA2213">
        <w:t>23. svibnja 2018</w:t>
      </w:r>
      <w:r w:rsidRPr="00CA2213">
        <w:t xml:space="preserve">. U roku od 15 dana, koji rok je istekao </w:t>
      </w:r>
      <w:r w:rsidR="000266DA" w:rsidRPr="00CA2213">
        <w:t>8</w:t>
      </w:r>
      <w:r w:rsidR="00903923" w:rsidRPr="00CA2213">
        <w:t xml:space="preserve">. </w:t>
      </w:r>
      <w:r w:rsidR="000266DA" w:rsidRPr="00CA2213">
        <w:t xml:space="preserve">lipnja </w:t>
      </w:r>
      <w:r w:rsidR="00443EF4" w:rsidRPr="00CA2213">
        <w:t>201</w:t>
      </w:r>
      <w:r w:rsidR="000F4D2C" w:rsidRPr="00CA2213">
        <w:t>8</w:t>
      </w:r>
      <w:r w:rsidRPr="00CA221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ind w:firstLine="720"/>
        <w:jc w:val="both"/>
      </w:pPr>
      <w:r w:rsidRPr="00CA221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283B66" w:rsidP="00283B66" w:rsidR="00283B66" w:rsidRPr="00EC299A">
      <w:pPr>
        <w:ind w:firstLine="708"/>
        <w:jc w:val="both"/>
      </w:pPr>
      <w:r w:rsidRPr="00EC299A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83B66" w:rsidP="005D6592" w:rsidR="00283B66" w:rsidRPr="00CA2213">
      <w:pPr>
        <w:ind w:firstLine="720"/>
        <w:jc w:val="both"/>
      </w:pPr>
    </w:p>
    <w:p w:rsidRDefault="00B03A3A" w:rsidP="000266DA" w:rsidR="005D6592" w:rsidRPr="00CA2213">
      <w:pPr>
        <w:jc w:val="both"/>
      </w:pPr>
      <w:r w:rsidRPr="00CA2213">
        <w:tab/>
      </w:r>
      <w:r w:rsidR="005D6592" w:rsidRPr="00CA2213">
        <w:t>Ovo rješenje dostavljeno je sukladno čl. 132. st. 3. i 4., u vezi s čl. 131. SZ-a.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U Pazinu,</w:t>
      </w:r>
      <w:r w:rsidR="00621F87" w:rsidRPr="00CA2213">
        <w:t xml:space="preserve"> </w:t>
      </w:r>
      <w:r w:rsidR="00283B66">
        <w:t>2. kolovoza</w:t>
      </w:r>
      <w:r w:rsidR="00BA2339" w:rsidRPr="00CA2213">
        <w:t xml:space="preserve"> </w:t>
      </w:r>
      <w:r w:rsidRPr="00CA2213">
        <w:t>201</w:t>
      </w:r>
      <w:r w:rsidR="000F4D2C" w:rsidRPr="00CA2213">
        <w:t>8</w:t>
      </w:r>
      <w:r w:rsidRPr="00CA2213">
        <w:t>.</w:t>
      </w:r>
    </w:p>
    <w:p w:rsidRDefault="005D6592" w:rsidP="005D6592" w:rsidR="005D6592" w:rsidRPr="00CA2213">
      <w:pPr>
        <w:ind w:firstLine="720" w:left="2880"/>
        <w:jc w:val="both"/>
      </w:pPr>
    </w:p>
    <w:p w:rsidRDefault="005D6592" w:rsidP="005D6592" w:rsidR="005D6592" w:rsidRPr="00CA2213">
      <w:pPr>
        <w:ind w:firstLine="720" w:left="5652"/>
        <w:jc w:val="both"/>
      </w:pPr>
      <w:r w:rsidRPr="00CA2213">
        <w:t xml:space="preserve"> </w:t>
      </w:r>
      <w:r w:rsidR="0059525B" w:rsidRPr="00CA2213">
        <w:t xml:space="preserve"> </w:t>
      </w:r>
      <w:r w:rsidRPr="00CA2213">
        <w:t xml:space="preserve"> Stečajn</w:t>
      </w:r>
      <w:r w:rsidR="00EC0D58" w:rsidRPr="00CA2213">
        <w:t>i</w:t>
      </w:r>
      <w:r w:rsidRPr="00CA2213">
        <w:t xml:space="preserve"> su</w:t>
      </w:r>
      <w:r w:rsidR="00EC0D58" w:rsidRPr="00CA2213">
        <w:t>dac</w:t>
      </w:r>
      <w:r w:rsidRPr="00CA2213">
        <w:t>:</w:t>
      </w:r>
    </w:p>
    <w:p w:rsidRDefault="00EC0D58" w:rsidP="005D6592" w:rsidR="005D6592" w:rsidRPr="00CA2213">
      <w:pPr>
        <w:ind w:firstLine="720" w:left="5652"/>
        <w:jc w:val="both"/>
      </w:pPr>
      <w:r w:rsidRPr="00CA2213">
        <w:t xml:space="preserve"> Damir Rabar</w:t>
      </w:r>
      <w:r w:rsidR="00CA2A76">
        <w:t>, v.r.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  <w:r w:rsidRPr="00CA2213">
        <w:t>UPUTA O PRAVNOM LIJEKU:</w:t>
      </w:r>
    </w:p>
    <w:p w:rsidRDefault="005D6592" w:rsidP="005D6592" w:rsidR="005D6592" w:rsidRPr="00CA2213">
      <w:pPr>
        <w:ind w:firstLine="720"/>
        <w:jc w:val="both"/>
      </w:pPr>
      <w:r w:rsidRPr="00CA2213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A2213"/>
    <w:p w:rsidRDefault="005D6592" w:rsidP="004A5EDF" w:rsidR="004A5EDF" w:rsidRPr="00CA2213">
      <w:pPr>
        <w:jc w:val="both"/>
      </w:pPr>
      <w:r w:rsidRPr="00CA2213">
        <w:t>DNA:</w:t>
      </w:r>
    </w:p>
    <w:p w:rsidRDefault="004A5EDF" w:rsidP="004A5EDF" w:rsidR="008013C3" w:rsidRPr="00CA2213">
      <w:pPr>
        <w:jc w:val="both"/>
      </w:pPr>
      <w:r w:rsidRPr="00CA2213">
        <w:t xml:space="preserve">          </w:t>
      </w:r>
      <w:r w:rsidR="00BF5C86" w:rsidRPr="00CA2213">
        <w:t xml:space="preserve">  </w:t>
      </w:r>
      <w:r w:rsidR="005D6592" w:rsidRPr="00CA2213">
        <w:t xml:space="preserve">- </w:t>
      </w:r>
      <w:r w:rsidR="006B422D" w:rsidRPr="00CA2213">
        <w:t xml:space="preserve">dužniku </w:t>
      </w:r>
      <w:r w:rsidR="00BB585D" w:rsidRPr="00CA2213">
        <w:t>MICUI NAUTICA j.d.o.o. Sveti Petar u Šumi, Slavčići 170 B</w:t>
      </w:r>
      <w:r w:rsidR="005A4D78" w:rsidRPr="00CA2213">
        <w:t>,</w:t>
      </w:r>
    </w:p>
    <w:p w:rsidRDefault="004A5EDF" w:rsidP="004A5EDF" w:rsidR="005D6592" w:rsidRPr="00CA2213">
      <w:pPr>
        <w:jc w:val="both"/>
      </w:pPr>
      <w:r w:rsidRPr="00CA2213">
        <w:t xml:space="preserve">            </w:t>
      </w:r>
      <w:r w:rsidR="005D6592" w:rsidRPr="00CA2213">
        <w:t>- predlagatelju</w:t>
      </w:r>
      <w:r w:rsidR="00CB7466" w:rsidRPr="00CA2213">
        <w:t xml:space="preserve"> FINANCIJSKA</w:t>
      </w:r>
      <w:r w:rsidR="00A916A7" w:rsidRPr="00CA2213">
        <w:t xml:space="preserve"> AGENCIJA</w:t>
      </w:r>
      <w:r w:rsidR="00621F87" w:rsidRPr="00CA2213">
        <w:t xml:space="preserve"> - </w:t>
      </w:r>
      <w:r w:rsidR="00283B66">
        <w:t>RC Rijeka, F. Kurelca 8,</w:t>
      </w:r>
    </w:p>
    <w:p w:rsidRDefault="005D6592" w:rsidP="005D6592" w:rsidR="00B7595F" w:rsidRPr="00CA2213">
      <w:pPr>
        <w:ind w:firstLine="720"/>
        <w:jc w:val="both"/>
      </w:pPr>
      <w:r w:rsidRPr="00CA2213">
        <w:t>- stečajn</w:t>
      </w:r>
      <w:r w:rsidR="00283B66">
        <w:t>oj</w:t>
      </w:r>
      <w:r w:rsidR="00397CB5" w:rsidRPr="00CA2213">
        <w:t xml:space="preserve"> </w:t>
      </w:r>
      <w:r w:rsidRPr="00CA2213">
        <w:t>upravitelj</w:t>
      </w:r>
      <w:r w:rsidR="00283B66">
        <w:t>ici</w:t>
      </w:r>
      <w:r w:rsidR="00621F87" w:rsidRPr="00CA2213">
        <w:t xml:space="preserve"> </w:t>
      </w:r>
      <w:r w:rsidR="00AF33CF" w:rsidRPr="00CA2213">
        <w:t>Lovork</w:t>
      </w:r>
      <w:r w:rsidR="00CA2213" w:rsidRPr="00CA2213">
        <w:t>i</w:t>
      </w:r>
      <w:r w:rsidR="00AF33CF" w:rsidRPr="00CA2213">
        <w:t xml:space="preserve"> Juranović, Rijeka, Verdieva 6/III,</w:t>
      </w:r>
    </w:p>
    <w:p w:rsidRDefault="005D6592" w:rsidP="00E303E6" w:rsidR="005D6592" w:rsidRPr="00CA2213">
      <w:pPr>
        <w:tabs>
          <w:tab w:pos="5923" w:val="left"/>
        </w:tabs>
        <w:ind w:firstLine="720"/>
        <w:jc w:val="both"/>
      </w:pPr>
      <w:r w:rsidRPr="00CA2213">
        <w:t>- ŽDO Pula</w:t>
      </w:r>
      <w:r w:rsidR="00B7595F" w:rsidRPr="00CA2213">
        <w:t xml:space="preserve">, </w:t>
      </w:r>
      <w:r w:rsidR="00283B66">
        <w:t>Rovinjska 2a</w:t>
      </w:r>
      <w:r w:rsidR="00E303E6" w:rsidRPr="00CA2213">
        <w:tab/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RH, Ministarstvo financija – Porezna uprava, Područni ured Pazin</w:t>
      </w:r>
      <w:r w:rsidRPr="00DE41CE">
        <w:t>, M. B. Rašana 2/4</w:t>
      </w:r>
      <w:r>
        <w:rPr>
          <w:szCs w:val="20"/>
        </w:rPr>
        <w:t>,</w:t>
      </w:r>
    </w:p>
    <w:p w:rsidRDefault="00283B66" w:rsidP="00283B66" w:rsidR="00283B66" w:rsidRPr="00F305A9">
      <w:pPr>
        <w:jc w:val="both"/>
      </w:pPr>
      <w:r w:rsidRPr="00F305A9">
        <w:t xml:space="preserve">            - e-oglasna ploča suda – osam dana</w:t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sudski registar</w:t>
      </w:r>
      <w:r w:rsidRPr="00F305A9">
        <w:t xml:space="preserve"> </w:t>
      </w:r>
    </w:p>
    <w:p w:rsidRDefault="00283B66" w:rsidP="00283B66" w:rsidR="00283B66" w:rsidRPr="00F305A9">
      <w:pPr>
        <w:ind w:firstLine="720"/>
        <w:jc w:val="both"/>
      </w:pPr>
      <w:r w:rsidRPr="00F305A9">
        <w:t>- sudsk</w:t>
      </w:r>
      <w:r>
        <w:t>i</w:t>
      </w:r>
      <w:r w:rsidRPr="00F305A9">
        <w:t xml:space="preserve"> regist</w:t>
      </w:r>
      <w:r>
        <w:t>a</w:t>
      </w:r>
      <w:r w:rsidRPr="00F305A9">
        <w:t>r po pravomoćnosti (sa klauzulom pravomoćnosti)</w:t>
      </w:r>
    </w:p>
    <w:p w:rsidRDefault="005D6592" w:rsidP="005D6592" w:rsidR="005D6592" w:rsidRPr="00CA2213">
      <w:pPr>
        <w:jc w:val="both"/>
      </w:pPr>
    </w:p>
    <w:sectPr w:rsidSect="007926B9" w:rsidR="005D6592" w:rsidRPr="00CA221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BE3" w:rsidR="003D0BE3">
      <w:r>
        <w:separator/>
      </w:r>
    </w:p>
  </w:endnote>
  <w:endnote w:id="0" w:type="continuationSeparator">
    <w:p w:rsidRDefault="003D0BE3" w:rsidR="003D0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BE3" w:rsidR="003D0BE3">
      <w:r>
        <w:separator/>
      </w:r>
    </w:p>
  </w:footnote>
  <w:footnote w:id="0" w:type="continuationSeparator">
    <w:p w:rsidRDefault="003D0BE3" w:rsidR="003D0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A7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83B66" w:rsidRPr="00530514">
      <w:rPr>
        <w:sz w:val="23"/>
        <w:szCs w:val="23"/>
      </w:rPr>
      <w:t>1 St-</w:t>
    </w:r>
    <w:r w:rsidR="00283B66">
      <w:rPr>
        <w:sz w:val="23"/>
        <w:szCs w:val="23"/>
      </w:rPr>
      <w:t>117</w:t>
    </w:r>
    <w:r w:rsidR="00283B66" w:rsidRPr="00530514">
      <w:rPr>
        <w:sz w:val="23"/>
        <w:szCs w:val="23"/>
      </w:rPr>
      <w:t>/</w:t>
    </w:r>
    <w:r w:rsidR="00283B66">
      <w:rPr>
        <w:sz w:val="23"/>
        <w:szCs w:val="23"/>
      </w:rPr>
      <w:t>20</w:t>
    </w:r>
    <w:r w:rsidR="00283B66" w:rsidRPr="00530514">
      <w:rPr>
        <w:sz w:val="23"/>
        <w:szCs w:val="23"/>
      </w:rPr>
      <w:t>1</w:t>
    </w:r>
    <w:r w:rsidR="00283B66">
      <w:rPr>
        <w:sz w:val="23"/>
        <w:szCs w:val="23"/>
      </w:rPr>
      <w:t>8</w:t>
    </w:r>
    <w:r w:rsidR="00283B66" w:rsidRPr="00530514">
      <w:rPr>
        <w:sz w:val="23"/>
        <w:szCs w:val="23"/>
      </w:rPr>
      <w:t>-</w:t>
    </w:r>
    <w:r w:rsidR="00283B66">
      <w:rPr>
        <w:sz w:val="23"/>
        <w:szCs w:val="23"/>
      </w:rPr>
      <w:t>12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684BDB">
      <w:rPr>
        <w:sz w:val="23"/>
        <w:szCs w:val="23"/>
      </w:rPr>
      <w:t>117</w:t>
    </w:r>
    <w:r w:rsidRPr="00530514">
      <w:rPr>
        <w:sz w:val="23"/>
        <w:szCs w:val="23"/>
      </w:rPr>
      <w:t>/</w:t>
    </w:r>
    <w:r w:rsidR="00283B66">
      <w:rPr>
        <w:sz w:val="23"/>
        <w:szCs w:val="23"/>
      </w:rPr>
      <w:t>20</w:t>
    </w:r>
    <w:r w:rsidRPr="00530514">
      <w:rPr>
        <w:sz w:val="23"/>
        <w:szCs w:val="23"/>
      </w:rPr>
      <w:t>1</w:t>
    </w:r>
    <w:r w:rsidR="00E90909">
      <w:rPr>
        <w:sz w:val="23"/>
        <w:szCs w:val="23"/>
      </w:rPr>
      <w:t>8</w:t>
    </w:r>
    <w:r w:rsidRPr="00530514">
      <w:rPr>
        <w:sz w:val="23"/>
        <w:szCs w:val="23"/>
      </w:rPr>
      <w:t>-</w:t>
    </w:r>
    <w:r w:rsidR="00283B66">
      <w:rPr>
        <w:sz w:val="23"/>
        <w:szCs w:val="23"/>
      </w:rPr>
      <w:t>12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266DA"/>
    <w:rsid w:val="00030EDE"/>
    <w:rsid w:val="00061605"/>
    <w:rsid w:val="00080AA3"/>
    <w:rsid w:val="00095A02"/>
    <w:rsid w:val="000D31B4"/>
    <w:rsid w:val="000E0BBA"/>
    <w:rsid w:val="000F4D2C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D63DB"/>
    <w:rsid w:val="001F6B0D"/>
    <w:rsid w:val="00237525"/>
    <w:rsid w:val="00255AFF"/>
    <w:rsid w:val="002613A5"/>
    <w:rsid w:val="0028256D"/>
    <w:rsid w:val="00283B66"/>
    <w:rsid w:val="00297ADE"/>
    <w:rsid w:val="002F68EA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D0BE3"/>
    <w:rsid w:val="003F7798"/>
    <w:rsid w:val="00436CA9"/>
    <w:rsid w:val="00443EF4"/>
    <w:rsid w:val="00460740"/>
    <w:rsid w:val="004939C0"/>
    <w:rsid w:val="004A5EDF"/>
    <w:rsid w:val="004C0836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A4D78"/>
    <w:rsid w:val="005D6592"/>
    <w:rsid w:val="005E253A"/>
    <w:rsid w:val="00603151"/>
    <w:rsid w:val="006119E7"/>
    <w:rsid w:val="00616258"/>
    <w:rsid w:val="00621F87"/>
    <w:rsid w:val="00684BDB"/>
    <w:rsid w:val="006945A2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13D62"/>
    <w:rsid w:val="00A56A06"/>
    <w:rsid w:val="00A75990"/>
    <w:rsid w:val="00A84175"/>
    <w:rsid w:val="00A916A7"/>
    <w:rsid w:val="00AC15FC"/>
    <w:rsid w:val="00AD408F"/>
    <w:rsid w:val="00AF00E0"/>
    <w:rsid w:val="00AF33CF"/>
    <w:rsid w:val="00B03A3A"/>
    <w:rsid w:val="00B13AEF"/>
    <w:rsid w:val="00B36931"/>
    <w:rsid w:val="00B7595F"/>
    <w:rsid w:val="00B81A5B"/>
    <w:rsid w:val="00BA2339"/>
    <w:rsid w:val="00BB585D"/>
    <w:rsid w:val="00BB6097"/>
    <w:rsid w:val="00BF5C86"/>
    <w:rsid w:val="00BF6D5D"/>
    <w:rsid w:val="00C07F59"/>
    <w:rsid w:val="00C101E8"/>
    <w:rsid w:val="00C15C73"/>
    <w:rsid w:val="00C528D9"/>
    <w:rsid w:val="00C9622A"/>
    <w:rsid w:val="00CA2213"/>
    <w:rsid w:val="00CA2A76"/>
    <w:rsid w:val="00CB7466"/>
    <w:rsid w:val="00CC50BB"/>
    <w:rsid w:val="00CC5DE4"/>
    <w:rsid w:val="00CD090B"/>
    <w:rsid w:val="00CE6590"/>
    <w:rsid w:val="00D43CF5"/>
    <w:rsid w:val="00D54BEA"/>
    <w:rsid w:val="00D64F74"/>
    <w:rsid w:val="00D77C8A"/>
    <w:rsid w:val="00D927B3"/>
    <w:rsid w:val="00D94439"/>
    <w:rsid w:val="00D9761D"/>
    <w:rsid w:val="00DB183A"/>
    <w:rsid w:val="00DD5010"/>
    <w:rsid w:val="00DF5E63"/>
    <w:rsid w:val="00DF63FE"/>
    <w:rsid w:val="00E303E6"/>
    <w:rsid w:val="00E34EC8"/>
    <w:rsid w:val="00E80ECB"/>
    <w:rsid w:val="00E90909"/>
    <w:rsid w:val="00EB5162"/>
    <w:rsid w:val="00EB7A58"/>
    <w:rsid w:val="00EC0D58"/>
    <w:rsid w:val="00EC0EC5"/>
    <w:rsid w:val="00EC299A"/>
    <w:rsid w:val="00F063E5"/>
    <w:rsid w:val="00F305A9"/>
    <w:rsid w:val="00F333E5"/>
    <w:rsid w:val="00F40213"/>
    <w:rsid w:val="00F66FE4"/>
    <w:rsid w:val="00F92A06"/>
    <w:rsid w:val="00FA23B9"/>
    <w:rsid w:val="00FA302E"/>
    <w:rsid w:val="00FA6F1F"/>
    <w:rsid w:val="00FB030F"/>
    <w:rsid w:val="00FC37DF"/>
    <w:rsid w:val="00FC7A19"/>
    <w:rsid w:val="00FF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A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A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A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A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A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2A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A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A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A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A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2018.</izvorni_sadrzaj>
    <derivirana_varijabla naziv="DomainObject.DatumDonosenjaOdluke_1">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MICUI NAUTICA j.d.o.o. SVETI PETAR U ŠUMI</izvorni_sadrzaj>
    <derivirana_varijabla naziv="DomainObject.Predmet.ProtustrankaFormated_1">  MICUI NAUTICA j.d.o.o. SVETI PETAR U ŠUMI</derivirana_varijabla>
  </DomainObject.Predmet.ProtustrankaFormated>
  <DomainObject.Predmet.ProtustrankaFormatedOIB>
    <izvorni_sadrzaj>  MICUI NAUTICA j.d.o.o. SVETI PETAR U ŠUMI, OIB 06870233376</izvorni_sadrzaj>
    <derivirana_varijabla naziv="DomainObject.Predmet.ProtustrankaFormatedOIB_1">  MICUI NAUTICA j.d.o.o. SVETI PETAR U ŠUMI, OIB 06870233376</derivirana_varijabla>
  </DomainObject.Predmet.ProtustrankaFormatedOIB>
  <DomainObject.Predmet.ProtustrankaFormatedWithAdress>
    <izvorni_sadrzaj> MICUI NAUTICA j.d.o.o. SVETI PETAR U ŠUMI, Slavčići 170 B, 52404 Sveti Petar u Šumi</izvorni_sadrzaj>
    <derivirana_varijabla naziv="DomainObject.Predmet.ProtustrankaFormatedWithAdress_1"> MICUI NAUTICA j.d.o.o. SVETI PETAR U ŠUMI, Slavčići 170 B, 52404 Sveti Petar u Šumi</derivirana_varijabla>
  </DomainObject.Predmet.ProtustrankaFormatedWithAdress>
  <DomainObject.Predmet.ProtustrankaFormatedWithAdressOIB>
    <izvorni_sadrzaj> MICUI NAUTICA j.d.o.o. SVETI PETAR U ŠUMI, OIB 06870233376, Slavčići 170 B, 52404 Sveti Petar u Šumi</izvorni_sadrzaj>
    <derivirana_varijabla naziv="DomainObject.Predmet.ProtustrankaFormatedWithAdressOIB_1"> MICUI NAUTICA j.d.o.o. SVETI PETAR U ŠUMI, OIB 06870233376, Slavčići 170 B, 52404 Sveti Petar u Šumi</derivirana_varijabla>
  </DomainObject.Predmet.ProtustrankaFormatedWithAdressOIB>
  <DomainObject.Predmet.ProtustrankaWithAdress>
    <izvorni_sadrzaj>MICUI NAUTICA j.d.o.o. SVETI PETAR U ŠUMI Slavčići 170 B, 52404 Sveti Petar u Šumi</izvorni_sadrzaj>
    <derivirana_varijabla naziv="DomainObject.Predmet.ProtustrankaWithAdress_1">MICUI NAUTICA j.d.o.o. SVETI PETAR U ŠUMI Slavčići 170 B, 52404 Sveti Petar u Šumi</derivirana_varijabla>
  </DomainObject.Predmet.ProtustrankaWithAdress>
  <DomainObject.Predmet.ProtustrankaWithAdressOIB>
    <izvorni_sadrzaj>MICUI NAUTICA j.d.o.o. SVETI PETAR U ŠUMI, OIB 06870233376, Slavčići 170 B, 52404 Sveti Petar u Šumi</izvorni_sadrzaj>
    <derivirana_varijabla naziv="DomainObject.Predmet.ProtustrankaWithAdressOIB_1">MICUI NAUTICA j.d.o.o. SVETI PETAR U ŠUMI, OIB 06870233376, Slavčići 170 B, 52404 Sveti Petar u Šumi</derivirana_varijabla>
  </DomainObject.Predmet.ProtustrankaWithAdressOIB>
  <DomainObject.Predmet.ProtustrankaNazivFormated>
    <izvorni_sadrzaj>MICUI NAUTICA j.d.o.o. SVETI PETAR U ŠUMI</izvorni_sadrzaj>
    <derivirana_varijabla naziv="DomainObject.Predmet.ProtustrankaNazivFormated_1">MICUI NAUTICA j.d.o.o. SVETI PETAR U ŠUMI</derivirana_varijabla>
  </DomainObject.Predmet.ProtustrankaNazivFormated>
  <DomainObject.Predmet.ProtustrankaNazivFormatedOIB>
    <izvorni_sadrzaj>MICUI NAUTICA j.d.o.o. SVETI PETAR U ŠUMI, OIB 06870233376</izvorni_sadrzaj>
    <derivirana_varijabla naziv="DomainObject.Predmet.ProtustrankaNazivFormatedOIB_1">MICUI NAUTICA j.d.o.o. SVETI PETAR U ŠUMI, OIB 06870233376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13141.97</izvorni_sadrzaj>
    <derivirana_varijabla naziv="DomainObject.Predmet.TrenutnaVrijednost_1">13141.97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MICUI NAUTICA j.d.o.o. SVETI PETAR U ŠUMI</item>
    </izvorni_sadrzaj>
    <derivirana_varijabla naziv="DomainObject.Predmet.ProtuStrankaListFormated_1">
      <item>MICUI NAUTICA j.d.o.o. SVETI PETAR U ŠUMI</item>
    </derivirana_varijabla>
  </DomainObject.Predmet.ProtuStrankaListFormated>
  <DomainObject.Predmet.ProtuStrankaListFormatedOIB>
    <izvorni_sadrzaj>
      <item>MICUI NAUTICA j.d.o.o. SVETI PETAR U ŠUMI, OIB 06870233376</item>
    </izvorni_sadrzaj>
    <derivirana_varijabla naziv="DomainObject.Predmet.ProtuStrankaListFormatedOIB_1">
      <item>MICUI NAUTICA j.d.o.o. SVETI PETAR U ŠUMI, OIB 06870233376</item>
    </derivirana_varijabla>
  </DomainObject.Predmet.ProtuStrankaListFormatedOIB>
  <DomainObject.Predmet.ProtuStrankaListFormatedWithAdress>
    <izvorni_sadrzaj>
      <item>MICUI NAUTICA j.d.o.o. SVETI PETAR U ŠUMI, Slavčići 170 B, 52404 Sveti Petar u Šumi</item>
    </izvorni_sadrzaj>
    <derivirana_varijabla naziv="DomainObject.Predmet.ProtuStrankaListFormatedWithAdress_1">
      <item>MICUI NAUTICA j.d.o.o. SVETI PETAR U ŠUMI, Slavčići 170 B, 52404 Sveti Petar u Šumi</item>
    </derivirana_varijabla>
  </DomainObject.Predmet.ProtuStrankaListFormatedWithAdress>
  <DomainObject.Predmet.ProtuStrankaListFormatedWithAdressOIB>
    <izvorni_sadrzaj>
      <item>MICUI NAUTICA j.d.o.o. SVETI PETAR U ŠUMI, OIB 06870233376, Slavčići 170 B, 52404 Sveti Petar u Šumi</item>
    </izvorni_sadrzaj>
    <derivirana_varijabla naziv="DomainObject.Predmet.ProtuStrankaListFormatedWithAdressOIB_1">
      <item>MICUI NAUTICA j.d.o.o. SVETI PETAR U ŠUMI, OIB 06870233376, Slavčići 170 B, 52404 Sveti Petar u Šumi</item>
    </derivirana_varijabla>
  </DomainObject.Predmet.ProtuStrankaListFormatedWithAdressOIB>
  <DomainObject.Predmet.ProtuStrankaListNazivFormated>
    <izvorni_sadrzaj>
      <item>MICUI NAUTICA j.d.o.o. SVETI PETAR U ŠUMI</item>
    </izvorni_sadrzaj>
    <derivirana_varijabla naziv="DomainObject.Predmet.ProtuStrankaListNazivFormated_1">
      <item>MICUI NAUTICA j.d.o.o. SVETI PETAR U ŠUMI</item>
    </derivirana_varijabla>
  </DomainObject.Predmet.ProtuStrankaListNazivFormated>
  <DomainObject.Predmet.ProtuStrankaListNazivFormatedOIB>
    <izvorni_sadrzaj>
      <item>MICUI NAUTICA j.d.o.o. SVETI PETAR U ŠUMI, OIB 06870233376</item>
    </izvorni_sadrzaj>
    <derivirana_varijabla naziv="DomainObject.Predmet.ProtuStrankaListNazivFormatedOIB_1">
      <item>MICUI NAUTICA j.d.o.o. SVETI PETAR U ŠUMI, OIB 06870233376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MICUI NAUTICA j.d.o.o. SVETI PETAR U ŠUMI</izvorni_sadrzaj>
    <derivirana_varijabla naziv="DomainObject.Predmet.ProtustrankaIDrugi_1">MICUI NAUTICA j.d.o.o.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MICUI NAUTICA j.d.o.o. SVETI PETAR U ŠUMI, OIB 06870233376, Slavčići 170 B, 52404 Sveti Petar u Šumi</izvorni_sadrzaj>
    <derivirana_varijabla naziv="DomainObject.Predmet.ProtustrankaIDrugiAdressOIB_1">MICUI NAUTICA j.d.o.o. SVETI PETAR U ŠUMI, OIB 06870233376, Slavčići 170 B,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MICUI NAUTICA j.d.o.o. SVETI PETAR U ŠUMI</item>
    </izvorni_sadrzaj>
    <derivirana_varijabla naziv="DomainObject.Predmet.SudioniciListNaziv_1">
      <item>FINANCIJSKA AGENCIJA, RC RIJEKA, PODRUŽNICA PULA, PULA</item>
      <item>MICUI NAUTICA j.d.o.o. SVETI PETAR U ŠUMI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MICUI NAUTICA j.d.o.o. SVETI PETAR U ŠUMI, OIB 06870233376, Slavčići 170 B,52404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MICUI NAUTICA j.d.o.o. SVETI PETAR U ŠUMI, OIB 06870233376, Slavčići 170 B,52404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06870233376</item>
    </izvorni_sadrzaj>
    <derivirana_varijabla naziv="DomainObject.Predmet.SudioniciListNazivOIB_1">
      <item>, OIB 85821130368</item>
      <item>, OIB 06870233376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5390ED-B547-4800-97A1-33A18C514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685</properties:Words>
  <properties:Characters>3677</properties:Characters>
  <properties:Lines>93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2018-08-02T11:43:00Z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2018-08-02T11:51:00Z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St-117-18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