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7c8f" w14:paraId="d637c8f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775ACB">
        <w:t>7077</w:t>
      </w:r>
      <w:r>
        <w:t>/2015</w:t>
      </w:r>
      <w:r w:rsidR="00983E89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775ACB" w:rsidRPr="00B16484">
        <w:t>DISKOTEKA H2O d.o.o.</w:t>
      </w:r>
      <w:r w:rsidR="00775ACB" w:rsidRPr="00260476">
        <w:t xml:space="preserve">, </w:t>
      </w:r>
      <w:r w:rsidR="00775ACB" w:rsidRPr="00B16484">
        <w:t>Rimski odvojak III: 1</w:t>
      </w:r>
      <w:r w:rsidR="00775ACB" w:rsidRPr="00260476">
        <w:t xml:space="preserve">, </w:t>
      </w:r>
      <w:r w:rsidR="00775ACB" w:rsidRPr="00B16484">
        <w:t>Sesvete</w:t>
      </w:r>
      <w:r w:rsidR="00775ACB" w:rsidRPr="00260476">
        <w:t xml:space="preserve">, OIB: </w:t>
      </w:r>
      <w:r w:rsidR="00775ACB" w:rsidRPr="00B16484">
        <w:t>42701514985</w:t>
      </w:r>
      <w:r>
        <w:t xml:space="preserve">, dana  </w:t>
      </w:r>
      <w:r w:rsidR="00775ACB">
        <w:t>12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75ACB" w:rsidRPr="00B16484">
        <w:t>DISKOTEKA H2O d.o.o.</w:t>
      </w:r>
      <w:r w:rsidR="00775ACB" w:rsidRPr="00260476">
        <w:t xml:space="preserve">, </w:t>
      </w:r>
      <w:r w:rsidR="00775ACB" w:rsidRPr="00B16484">
        <w:t>Rimski odvojak III: 1</w:t>
      </w:r>
      <w:r w:rsidR="00775ACB" w:rsidRPr="00260476">
        <w:t xml:space="preserve">, </w:t>
      </w:r>
      <w:r w:rsidR="00775ACB" w:rsidRPr="00B16484">
        <w:t>Sesvete</w:t>
      </w:r>
      <w:r w:rsidR="00775ACB" w:rsidRPr="00260476">
        <w:t xml:space="preserve">, OIB: </w:t>
      </w:r>
      <w:r w:rsidR="00775ACB" w:rsidRPr="00B16484">
        <w:t>42701514985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775ACB">
        <w:t>12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277225">
        <w:t xml:space="preserve"> </w:t>
      </w:r>
      <w:r w:rsidR="00F7646F">
        <w:t>JELENKO LEHKI iz Zagreba, P</w:t>
      </w:r>
      <w:r w:rsidR="00277225">
        <w:t>avla Hatza 10, OIB:</w:t>
      </w:r>
      <w:r w:rsidR="00277225" w:rsidRPr="00111365">
        <w:t xml:space="preserve"> 96068307857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75ACB" w:rsidRPr="00B16484">
        <w:t>DISKOTEKA H2O d.o.o.</w:t>
      </w:r>
      <w:r w:rsidR="00775ACB" w:rsidRPr="00260476">
        <w:t xml:space="preserve">, </w:t>
      </w:r>
      <w:r w:rsidR="00775ACB" w:rsidRPr="00B16484">
        <w:t>Rimski odvojak III: 1</w:t>
      </w:r>
      <w:r w:rsidR="00775ACB" w:rsidRPr="00260476">
        <w:t xml:space="preserve">, </w:t>
      </w:r>
      <w:r w:rsidR="00775ACB" w:rsidRPr="00B16484">
        <w:t>Sesvete</w:t>
      </w:r>
      <w:r w:rsidR="00775ACB" w:rsidRPr="00260476">
        <w:t xml:space="preserve">, OIB: </w:t>
      </w:r>
      <w:r w:rsidR="00775ACB" w:rsidRPr="00B16484">
        <w:t>42701514985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775ACB">
        <w:t xml:space="preserve"> 12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83E89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983E89" w:rsidP="00983E89" w:rsidR="00983E89">
      <w:pPr>
        <w:pStyle w:val="Bezproreda"/>
        <w:jc w:val="right"/>
      </w:pPr>
      <w:r>
        <w:t>Za točnost otpravka-ovlašteni službenik:</w:t>
      </w:r>
    </w:p>
    <w:p w:rsidRDefault="00983E89" w:rsidP="00983E89" w:rsidR="00983E89">
      <w:pPr>
        <w:pStyle w:val="Bezproreda"/>
        <w:jc w:val="right"/>
      </w:pPr>
      <w:r>
        <w:t xml:space="preserve">Tanja Štraubert </w:t>
      </w:r>
    </w:p>
    <w:sectPr w:rsidSect="00EF1FD3" w:rsidR="00983E8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CA9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775ACB">
          <w:t>7077/2015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77225"/>
    <w:rsid w:val="003A3366"/>
    <w:rsid w:val="004E266D"/>
    <w:rsid w:val="00677951"/>
    <w:rsid w:val="00761060"/>
    <w:rsid w:val="00763A8C"/>
    <w:rsid w:val="00775ACB"/>
    <w:rsid w:val="00930CA9"/>
    <w:rsid w:val="00983E89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  <w:rsid w:val="00F7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83E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3E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3E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3E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3E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83E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3E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3E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3E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3E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7077</izvorni_sadrzaj>
    <derivirana_varijabla naziv="DomainObject.Predmet.Broj_1">7077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St-7077/2015</izvorni_sadrzaj>
    <derivirana_varijabla naziv="DomainObject.Predmet.OznakaBroj_1">St-7077/2015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DISKOTEKA H20 d.o.o. zastupanog po punomoćniku Mateo Šarić</izvorni_sadrzaj>
    <derivirana_varijabla naziv="DomainObject.Predmet.ProtustrankaFormated_1">  DISKOTEKA H20 d.o.o. zastupanog po punomoćniku Mateo Šarić</derivirana_varijabla>
  </DomainObject.Predmet.ProtustrankaFormated>
  <DomainObject.Predmet.ProtustrankaFormatedOIB>
    <izvorni_sadrzaj>  DISKOTEKA H20 d.o.o., OIB 42701514985 zastupanog po punomoćniku Mateo Šarić</izvorni_sadrzaj>
    <derivirana_varijabla naziv="DomainObject.Predmet.ProtustrankaFormatedOIB_1">  DISKOTEKA H20 d.o.o., OIB 42701514985 zastupanog po punomoćniku Mateo Šarić</derivirana_varijabla>
  </DomainObject.Predmet.ProtustrankaFormatedOIB>
  <DomainObject.Predmet.ProtustrankaFormatedWithAdress>
    <izvorni_sadrzaj> DISKOTEKA H20 d.o.o., Rimski odvojak III: 1, 10360 Sesvete zastupanog po punomoćniku Mateo Šarić</izvorni_sadrzaj>
    <derivirana_varijabla naziv="DomainObject.Predmet.ProtustrankaFormatedWithAdress_1"> DISKOTEKA H20 d.o.o., Rimski odvojak III: 1, 10360 Sesvete zastupanog po punomoćniku Mateo Šarić</derivirana_varijabla>
  </DomainObject.Predmet.ProtustrankaFormatedWithAdress>
  <DomainObject.Predmet.ProtustrankaFormatedWithAdressOIB>
    <izvorni_sadrzaj> DISKOTEKA H20 d.o.o., OIB 42701514985, Rimski odvojak III: 1, 10360 Sesvete zastupanog po punomoćniku Mateo Šarić</izvorni_sadrzaj>
    <derivirana_varijabla naziv="DomainObject.Predmet.ProtustrankaFormatedWithAdressOIB_1"> DISKOTEKA H20 d.o.o., OIB 42701514985, Rimski odvojak III: 1, 10360 Sesvete zastupanog po punomoćniku Mateo Šarić</derivirana_varijabla>
  </DomainObject.Predmet.ProtustrankaFormatedWithAdressOIB>
  <DomainObject.Predmet.ProtustrankaWithAdress>
    <izvorni_sadrzaj>DISKOTEKA H20 d.o.o. Rimski odvojak III: 1, 10360 Sesvete</izvorni_sadrzaj>
    <derivirana_varijabla naziv="DomainObject.Predmet.ProtustrankaWithAdress_1">DISKOTEKA H20 d.o.o. Rimski odvojak III: 1, 10360 Sesvete</derivirana_varijabla>
  </DomainObject.Predmet.ProtustrankaWithAdress>
  <DomainObject.Predmet.ProtustrankaWithAdressOIB>
    <izvorni_sadrzaj>DISKOTEKA H20 d.o.o., OIB 42701514985, Rimski odvojak III: 1, 10360 Sesvete</izvorni_sadrzaj>
    <derivirana_varijabla naziv="DomainObject.Predmet.ProtustrankaWithAdressOIB_1">DISKOTEKA H20 d.o.o., OIB 42701514985, Rimski odvojak III: 1, 10360 Sesvete</derivirana_varijabla>
  </DomainObject.Predmet.ProtustrankaWithAdressOIB>
  <DomainObject.Predmet.ProtustrankaNazivFormated>
    <izvorni_sadrzaj>DISKOTEKA H20 d.o.o.</izvorni_sadrzaj>
    <derivirana_varijabla naziv="DomainObject.Predmet.ProtustrankaNazivFormated_1">DISKOTEKA H20 d.o.o.</derivirana_varijabla>
  </DomainObject.Predmet.ProtustrankaNazivFormated>
  <DomainObject.Predmet.ProtustrankaNazivFormatedOIB>
    <izvorni_sadrzaj>DISKOTEKA H20 d.o.o., OIB 42701514985</izvorni_sadrzaj>
    <derivirana_varijabla naziv="DomainObject.Predmet.ProtustrankaNazivFormatedOIB_1">DISKOTEKA H20 d.o.o., OIB 42701514985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DISKOTEKA H20 d.o.o. zastupanog po punomoćniku Mateo Šarić</item>
    </izvorni_sadrzaj>
    <derivirana_varijabla naziv="DomainObject.Predmet.ProtuStrankaListFormated_1">
      <item>DISKOTEKA H20 d.o.o. zastupanog po punomoćniku Mateo Šarić</item>
    </derivirana_varijabla>
  </DomainObject.Predmet.ProtuStrankaListFormated>
  <DomainObject.Predmet.ProtuStrankaListFormatedOIB>
    <izvorni_sadrzaj>
      <item>DISKOTEKA H20 d.o.o., OIB 42701514985 zastupanog po punomoćniku Mateo Šarić</item>
    </izvorni_sadrzaj>
    <derivirana_varijabla naziv="DomainObject.Predmet.ProtuStrankaListFormatedOIB_1">
      <item>DISKOTEKA H20 d.o.o., OIB 42701514985 zastupanog po punomoćniku Mateo Šarić</item>
    </derivirana_varijabla>
  </DomainObject.Predmet.ProtuStrankaListFormatedOIB>
  <DomainObject.Predmet.ProtuStrankaListFormatedWithAdress>
    <izvorni_sadrzaj>
      <item>DISKOTEKA H20 d.o.o., Rimski odvojak III: 1, 10360 Sesvete zastupanog po punomoćniku Mateo Šarić</item>
    </izvorni_sadrzaj>
    <derivirana_varijabla naziv="DomainObject.Predmet.ProtuStrankaListFormatedWithAdress_1">
      <item>DISKOTEKA H20 d.o.o., Rimski odvojak III: 1, 10360 Sesvete zastupanog po punomoćniku Mateo Šarić</item>
    </derivirana_varijabla>
  </DomainObject.Predmet.ProtuStrankaListFormatedWithAdress>
  <DomainObject.Predmet.ProtuStrankaListFormatedWithAdressOIB>
    <izvorni_sadrzaj>
      <item>DISKOTEKA H20 d.o.o., OIB 42701514985, Rimski odvojak III: 1, 10360 Sesvete zastupanog po punomoćniku Mateo Šarić</item>
    </izvorni_sadrzaj>
    <derivirana_varijabla naziv="DomainObject.Predmet.ProtuStrankaListFormatedWithAdressOIB_1">
      <item>DISKOTEKA H20 d.o.o., OIB 42701514985, Rimski odvojak III: 1, 10360 Sesvete zastupanog po punomoćniku Mateo Šarić</item>
    </derivirana_varijabla>
  </DomainObject.Predmet.ProtuStrankaListFormatedWithAdressOIB>
  <DomainObject.Predmet.ProtuStrankaListNazivFormated>
    <izvorni_sadrzaj>
      <item>DISKOTEKA H20 d.o.o.</item>
    </izvorni_sadrzaj>
    <derivirana_varijabla naziv="DomainObject.Predmet.ProtuStrankaListNazivFormated_1">
      <item>DISKOTEKA H20 d.o.o.</item>
    </derivirana_varijabla>
  </DomainObject.Predmet.ProtuStrankaListNazivFormated>
  <DomainObject.Predmet.ProtuStrankaListNazivFormatedOIB>
    <izvorni_sadrzaj>
      <item>DISKOTEKA H20 d.o.o., OIB 42701514985</item>
    </izvorni_sadrzaj>
    <derivirana_varijabla naziv="DomainObject.Predmet.ProtuStrankaListNazivFormatedOIB_1">
      <item>DISKOTEKA H20 d.o.o., OIB 42701514985</item>
    </derivirana_varijabla>
  </DomainObject.Predmet.ProtuStrankaListNazivFormatedOIB>
  <DomainObject.Predmet.OstaliListFormated>
    <izvorni_sadrzaj>
      <item>Jelenko Lehki</item>
      <item>Mateo Šarić punomoćnik sudionika u postupku DISKOTEKA H20 d.o.o.</item>
    </izvorni_sadrzaj>
    <derivirana_varijabla naziv="DomainObject.Predmet.OstaliListFormated_1">
      <item>Jelenko Lehki</item>
      <item>Mateo Šarić punomoćnik sudionika u postupku DISKOTEKA H20 d.o.o.</item>
    </derivirana_varijabla>
  </DomainObject.Predmet.OstaliListFormated>
  <DomainObject.Predmet.OstaliListFormatedOIB>
    <izvorni_sadrzaj>
      <item>Jelenko Lehki, OIB 96068307857</item>
      <item>Mateo Šarić, OIB 87975586310 punomoćnik sudionika u postupku DISKOTEKA H20 d.o.o.</item>
    </izvorni_sadrzaj>
    <derivirana_varijabla naziv="DomainObject.Predmet.OstaliListFormatedOIB_1">
      <item>Jelenko Lehki, OIB 96068307857</item>
      <item>Mateo Šarić, OIB 87975586310 punomoćnik sudionika u postupku DISKOTEKA H20 d.o.o.</item>
    </derivirana_varijabla>
  </DomainObject.Predmet.OstaliListFormatedOIB>
  <DomainObject.Predmet.OstaliListFormatedWithAdress>
    <izvorni_sadrzaj>
      <item>Jelenko Lehki, Pavla Hatza 10, 10000 Zagreb</item>
      <item>Mateo Šarić, RIMSKI ODVOJAK III 1, 10360 Sesvete punomoćnik sudionika u postupku DISKOTEKA H20 d.o.o.</item>
    </izvorni_sadrzaj>
    <derivirana_varijabla naziv="DomainObject.Predmet.OstaliListFormatedWithAdress_1">
      <item>Jelenko Lehki, Pavla Hatza 10, 10000 Zagreb</item>
      <item>Mateo Šarić, RIMSKI ODVOJAK III 1, 10360 Sesvete punomoćnik sudionika u postupku DISKOTEKA H20 d.o.o.</item>
    </derivirana_varijabla>
  </DomainObject.Predmet.OstaliListFormatedWithAdress>
  <DomainObject.Predmet.OstaliListFormatedWithAdressOIB>
    <izvorni_sadrzaj>
      <item>Jelenko Lehki, OIB 96068307857, Pavla Hatza 10, 10000 Zagreb</item>
      <item>Mateo Šarić, OIB 87975586310, RIMSKI ODVOJAK III 1, 10360 Sesvete punomoćnik sudionika u postupku DISKOTEKA H20 d.o.o.</item>
    </izvorni_sadrzaj>
    <derivirana_varijabla naziv="DomainObject.Predmet.OstaliListFormatedWithAdressOIB_1">
      <item>Jelenko Lehki, OIB 96068307857, Pavla Hatza 10, 10000 Zagreb</item>
      <item>Mateo Šarić, OIB 87975586310, RIMSKI ODVOJAK III 1, 10360 Sesvete punomoćnik sudionika u postupku DISKOTEKA H20 d.o.o.</item>
    </derivirana_varijabla>
  </DomainObject.Predmet.OstaliListFormatedWithAdressOIB>
  <DomainObject.Predmet.OstaliListNazivFormated>
    <izvorni_sadrzaj>
      <item>Jelenko Lehki</item>
      <item>Mateo Šarić</item>
    </izvorni_sadrzaj>
    <derivirana_varijabla naziv="DomainObject.Predmet.OstaliListNazivFormated_1">
      <item>Jelenko Lehki</item>
      <item>Mateo Šarić</item>
    </derivirana_varijabla>
  </DomainObject.Predmet.OstaliListNazivFormated>
  <DomainObject.Predmet.OstaliListNazivFormatedOIB>
    <izvorni_sadrzaj>
      <item>Jelenko Lehki, OIB 96068307857</item>
      <item>Mateo Šarić, OIB 87975586310</item>
    </izvorni_sadrzaj>
    <derivirana_varijabla naziv="DomainObject.Predmet.OstaliListNazivFormatedOIB_1">
      <item>Jelenko Lehki, OIB 96068307857</item>
      <item>Mateo Šarić, OIB 87975586310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DISKOTEKA H20 d.o.o.</izvorni_sadrzaj>
    <derivirana_varijabla naziv="DomainObject.Predmet.ProtustrankaIDrugi_1">DISKOTEKA H20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DISKOTEKA H20 d.o.o., OIB 42701514985, Rimski odvojak III: 1, 10360 Sesvete</izvorni_sadrzaj>
    <derivirana_varijabla naziv="DomainObject.Predmet.ProtustrankaIDrugiAdressOIB_1">DISKOTEKA H20 d.o.o., OIB 42701514985, Rimski odvojak III: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DISKOTEKA H20 d.o.o.</item>
      <item>FINA Regionalni centar Zagreb</item>
      <item>Jelenko Lehki</item>
      <item>Mateo Šarić</item>
    </izvorni_sadrzaj>
    <derivirana_varijabla naziv="DomainObject.Predmet.SudioniciListNaziv_1">
      <item>DISKOTEKA H20 d.o.o.</item>
      <item>FINA Regionalni centar Zagreb</item>
      <item>Jelenko Lehki</item>
      <item>Mateo Šarić</item>
    </derivirana_varijabla>
  </DomainObject.Predmet.SudioniciListNaziv>
  <DomainObject.Predmet.SudioniciListAdressOIB>
    <izvorni_sadrzaj>
      <item>DISKOTEKA H20 d.o.o., OIB 42701514985, Rimski odvojak III: 1,10360 Sesvete</item>
      <item>FINA Regionalni centar Zagreb, OIB 85821130368, Trg svibanjskih žrtava 1995. 1,10000 Zagreb</item>
      <item>Jelenko Lehki, OIB 96068307857, Pavla Hatza 10,10000 Zagreb</item>
      <item>Mateo Šarić, OIB 87975586310, RIMSKI ODVOJAK III 1,10360 Sesvete</item>
    </izvorni_sadrzaj>
    <derivirana_varijabla naziv="DomainObject.Predmet.SudioniciListAdressOIB_1">
      <item>DISKOTEKA H20 d.o.o., OIB 42701514985, Rimski odvojak III: 1,10360 Sesvete</item>
      <item>FINA Regionalni centar Zagreb, OIB 85821130368, Trg svibanjskih žrtava 1995. 1,10000 Zagreb</item>
      <item>Jelenko Lehki, OIB 96068307857, Pavla Hatza 10,10000 Zagreb</item>
      <item>Mateo Šarić, OIB 87975586310, RIMSKI ODVOJAK III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42701514985</item>
      <item>, OIB 85821130368</item>
      <item>, OIB 96068307857</item>
      <item>, OIB 87975586310</item>
    </izvorni_sadrzaj>
    <derivirana_varijabla naziv="DomainObject.Predmet.SudioniciListNazivOIB_1">
      <item>, OIB 42701514985</item>
      <item>, OIB 85821130368</item>
      <item>, OIB 96068307857</item>
      <item>, OIB 87975586310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2004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2016-05-12T08:27:00Z</dcterms:created>
  <dc:creator>Sandra Rotar Vogrin</dc:creator>
  <cp:lastModifiedBy>Tanja Štraubert</cp:lastModifiedBy>
  <cp:lastPrinted>2016-05-12T09:38:00Z</cp:lastPrinted>
  <dcterms:modified xmlns:xsi="http://www.w3.org/2001/XMLSchema-instance" xsi:type="dcterms:W3CDTF">2016-05-12T09:38:00Z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