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9d56" w14:paraId="ff09d56" w:rsidRDefault="007B03F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03FB" w:rsidP="007B03FB" w:rsidR="00AE649C">
      <w:pPr>
        <w:pStyle w:val="NormaleSPIS"/>
        <w:spacing w:after="0"/>
      </w:pPr>
      <w:r>
        <w:t xml:space="preserve">        Republika Hrvatska</w:t>
      </w:r>
    </w:p>
    <w:p w:rsidRDefault="007B03FB" w:rsidP="007B03FB" w:rsidR="007B03FB">
      <w:pPr>
        <w:pStyle w:val="NormaleSPIS"/>
        <w:spacing w:after="0"/>
      </w:pPr>
      <w:r>
        <w:t xml:space="preserve">     Trgovački sud u Bjelovaru</w:t>
      </w:r>
    </w:p>
    <w:p w:rsidRDefault="007B03FB" w:rsidP="007B03FB" w:rsidR="007B03FB">
      <w:pPr>
        <w:pStyle w:val="NormaleSPIS"/>
        <w:spacing w:after="0"/>
      </w:pPr>
      <w:r>
        <w:t>Bjelovar, Šetalište dr.I.Lebovića 42.</w:t>
      </w:r>
    </w:p>
    <w:p w:rsidRDefault="007B03FB" w:rsidP="007B03FB" w:rsidR="007B03FB">
      <w:pPr>
        <w:pStyle w:val="NormaleSPIS"/>
        <w:jc w:val="right"/>
        <w:rPr>
          <w:b/>
        </w:rPr>
      </w:pPr>
      <w:r>
        <w:t>Poslovni broj:7 St-150/2016-51</w:t>
      </w:r>
    </w:p>
    <w:p w:rsidRDefault="007B03FB" w:rsidP="007B03FB" w:rsidR="007B03FB">
      <w:pPr>
        <w:jc w:val="center"/>
      </w:pPr>
      <w:r>
        <w:t>R E P U B L I K A  H R V A T S K A</w:t>
      </w:r>
    </w:p>
    <w:p w:rsidRDefault="007B03FB" w:rsidP="007B03FB" w:rsidR="007B03FB">
      <w:pPr>
        <w:jc w:val="center"/>
      </w:pPr>
      <w:r>
        <w:t xml:space="preserve"> R J E Š E N J E</w:t>
      </w:r>
    </w:p>
    <w:p w:rsidRDefault="007B03FB" w:rsidP="007B03FB" w:rsidR="007B03FB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10. travnja 2019.</w:t>
      </w:r>
    </w:p>
    <w:p w:rsidRDefault="007B03FB" w:rsidP="007B03FB" w:rsidR="007B03FB">
      <w:pPr>
        <w:jc w:val="center"/>
        <w:rPr>
          <w:b/>
        </w:rPr>
      </w:pPr>
      <w:r>
        <w:t>r i j e š i o   j e</w:t>
      </w:r>
    </w:p>
    <w:p w:rsidRDefault="007B03FB" w:rsidP="007B03FB" w:rsidR="007B03FB">
      <w:pPr>
        <w:ind w:firstLine="720"/>
        <w:jc w:val="both"/>
        <w:rPr>
          <w:b/>
        </w:rPr>
      </w:pPr>
      <w:r>
        <w:t xml:space="preserve">Određuje se nagrada privremenom stečajnom upravitelju Predragu </w:t>
      </w:r>
      <w:proofErr w:type="spellStart"/>
      <w:r>
        <w:t>Filajdiću</w:t>
      </w:r>
      <w:proofErr w:type="spellEnd"/>
      <w:r>
        <w:t xml:space="preserve"> iz Slavonskog Broda, Luke Lukića 65, OIB 32894922284 u </w:t>
      </w:r>
      <w:proofErr w:type="spellStart"/>
      <w:r>
        <w:t>brutto</w:t>
      </w:r>
      <w:proofErr w:type="spellEnd"/>
      <w:r>
        <w:t xml:space="preserve"> iznosu od 4.000,00 kuna, te mu se odobrava da istu isplati s dužnikova računa na teret sredstava stečajne mase. </w:t>
      </w:r>
    </w:p>
    <w:p w:rsidRDefault="007B03FB" w:rsidP="007B03FB" w:rsidR="007B03FB">
      <w:pPr>
        <w:jc w:val="center"/>
        <w:rPr>
          <w:b/>
        </w:rPr>
      </w:pPr>
      <w:r>
        <w:t>Obrazloženje</w:t>
      </w:r>
    </w:p>
    <w:p w:rsidRDefault="007B03FB" w:rsidP="007B03FB" w:rsidR="007B03FB">
      <w:pPr>
        <w:spacing w:after="0"/>
        <w:jc w:val="both"/>
      </w:pPr>
      <w:r>
        <w:tab/>
        <w:t>Privremeni stečajni upravitelj Predrag Filajdić podnio je ovom sudu dana 11. srpnja 2016. godine Izvješće o poslovanju dužnika s mišljenjem mogu li se imovinom dužnika pokriti troškovi stečajnog postupka, te da li su ostvareni razlozi za otvaranje stečaja nad dužnikom.</w:t>
      </w:r>
    </w:p>
    <w:p w:rsidRDefault="007B03FB" w:rsidP="007B03FB" w:rsidR="007B03FB">
      <w:pPr>
        <w:spacing w:after="0"/>
        <w:jc w:val="both"/>
      </w:pPr>
      <w:r>
        <w:tab/>
        <w:t>Podneskom od 2. travnja 2019. godine stečajni upravitelj zatražio je da mu se odobri i isplati jednokratna nagrada za obavljanje njegove dužnosti kao privremenog stečajnog upravitelja u prethodnom postupku nad dužnikom.</w:t>
      </w:r>
    </w:p>
    <w:p w:rsidRDefault="007B03FB" w:rsidP="007B03FB" w:rsidR="007B03FB">
      <w:pPr>
        <w:jc w:val="both"/>
      </w:pPr>
      <w:r>
        <w:tab/>
        <w:t xml:space="preserve">Stečajni sudac je razmotrio zahtjev stečajnog upravitelja i ocijenio ga osnovanim temeljem čl.94.Stečajnog zakona (Narodne novine  broj 71/15 i 104/17, dalje SZ-a), a u svezi čl.4. Uredbe o kriterijima i načinu obračuna i plaćanja nagrade stečajnim upraviteljima (NN broj 105/2015), u visini od 4.000,00 kuna </w:t>
      </w:r>
      <w:proofErr w:type="spellStart"/>
      <w:r>
        <w:t>brutto</w:t>
      </w:r>
      <w:proofErr w:type="spellEnd"/>
      <w:r>
        <w:t xml:space="preserve">. Visinu ove jednokratne nagrade sud je odredio, uzimajući u obzir obujam i složenost poslova koje je privremeni stečajni upravitelj obavio tijekom prethodnog postupka, te mu odobrio isplatu iste. Ova jednokratna nagrada se ne uračunava u obračun nagrade stečajnom upravitelju, sukladno čl.5. Uredbe o kriterijima i načinu obračuna i plaćanja nagrade stečajnim upraviteljima. </w:t>
      </w:r>
    </w:p>
    <w:p w:rsidRDefault="007B03FB" w:rsidP="007B03FB" w:rsidR="007B03FB">
      <w:pPr>
        <w:spacing w:after="0"/>
        <w:ind w:firstLine="720"/>
        <w:jc w:val="center"/>
      </w:pPr>
      <w:r>
        <w:t xml:space="preserve">Bjelovar 10. travnja 2019. </w:t>
      </w:r>
    </w:p>
    <w:p w:rsidRDefault="007B03FB" w:rsidP="007B03FB" w:rsidR="007B03F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 </w:t>
      </w:r>
    </w:p>
    <w:p w:rsidRDefault="007B03FB" w:rsidP="007B03FB" w:rsidR="007B03F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</w:t>
      </w:r>
      <w:r>
        <w:t xml:space="preserve">      Tomislav Mrazović</w:t>
      </w:r>
      <w:r>
        <w:t>,v.r.</w:t>
      </w:r>
    </w:p>
    <w:p w:rsidRDefault="007B03FB" w:rsidP="007B03FB" w:rsidR="007B03F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B03FB" w:rsidP="007B03FB" w:rsidR="007B03FB">
      <w:pPr>
        <w:spacing w:after="0"/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B03FB" w:rsidP="007B03FB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3FB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396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St-150/2016-51</izvorni_sadrzaj>
    <derivirana_varijabla naziv="DomainObject.Oznaka_1">St-150/2016-51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St-150/2016-51</izvorni_sadrzaj>
    <derivirana_varijabla naziv="DomainObject.PoslovniBrojDokumenta_1">St-150/2016-51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3D104-7F8C-4733-8FFD-0893225DF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1961</properties:Characters>
  <properties:Lines>41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2019-04-10T09:17:00Z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St-150/2016-51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