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3b7f" w14:paraId="62c3b7f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1E26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1E26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3F7C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DD633-951F-4A8B-9334-FC95185A0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2017-03-23T12:35:00Z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UNIVERZAL d.o.o. ZA KOMUNALNE DJELATNOSTI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