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13ae" w14:paraId="9b313ae" w:rsidRDefault="00652C5D" w:rsidR="001B2E63">
      <w:pPr>
        <w15:collapsed w:val="false"/>
      </w:pPr>
      <w:bookmarkStart w:name="_GoBack" w:id="0"/>
      <w:bookmarkEnd w:id="0"/>
      <w:r>
        <w:t xml:space="preserve">                    </w:t>
      </w:r>
      <w:r w:rsidR="001B2E6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>
      <w:pPr>
        <w:jc w:val="both"/>
      </w:pPr>
    </w:p>
    <w:p w:rsidRDefault="00652C5D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52C5D">
        <w:t>89.</w:t>
      </w:r>
      <w:r w:rsidRPr="00B9015B">
        <w:t xml:space="preserve"> St</w:t>
      </w:r>
      <w:r w:rsidR="0062522C">
        <w:t>-</w:t>
      </w:r>
      <w:r w:rsidR="00062376">
        <w:t>4320</w:t>
      </w:r>
      <w:r w:rsidR="004E508A">
        <w:t>/16-</w:t>
      </w:r>
      <w:r w:rsidR="00AC7999">
        <w:t>15</w:t>
      </w:r>
    </w:p>
    <w:p w:rsidRDefault="00652C5D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1B2E63" w:rsidP="00C40A44" w:rsidR="001B2E63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3C37CF" w:rsidR="002D60CE" w:rsidRPr="003C37CF">
      <w:pPr>
        <w:jc w:val="center"/>
      </w:pPr>
      <w:r w:rsidRPr="00F324F6">
        <w:t>R J E Š E NJ E</w:t>
      </w:r>
    </w:p>
    <w:p w:rsidRDefault="00652C5D" w:rsidP="00652C5D" w:rsidR="00652C5D" w:rsidRPr="00070D63">
      <w:pPr>
        <w:jc w:val="center"/>
      </w:pPr>
    </w:p>
    <w:p w:rsidRDefault="0001278B" w:rsidP="0001278B" w:rsidR="0001278B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062376">
        <w:rPr>
          <w:lang w:val="pt-BR"/>
        </w:rPr>
        <w:t>S.E.VEL-MAL d.o.o. za trgovinu i usluge, OIB: 25348782815, Zagreb, Martićeva 67</w:t>
      </w:r>
      <w:r>
        <w:rPr>
          <w:lang w:val="pt-BR"/>
        </w:rPr>
        <w:t xml:space="preserve">, </w:t>
      </w:r>
      <w:r w:rsidR="00AC7999">
        <w:rPr>
          <w:lang w:val="pt-BR"/>
        </w:rPr>
        <w:t>1</w:t>
      </w:r>
      <w:r w:rsidR="00062376">
        <w:rPr>
          <w:lang w:val="pt-BR"/>
        </w:rPr>
        <w:t>9</w:t>
      </w:r>
      <w:r w:rsidR="00A1588E">
        <w:t>. listopada</w:t>
      </w:r>
      <w:r>
        <w:t xml:space="preserve"> 2017</w:t>
      </w:r>
      <w:r w:rsidRPr="00070D63">
        <w:t>.,</w:t>
      </w:r>
    </w:p>
    <w:p w:rsidRDefault="0001278B" w:rsidP="00D677F7" w:rsidR="0001278B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A5441">
        <w:rPr>
          <w:lang w:val="pt-BR"/>
        </w:rPr>
        <w:t>S.E.VEL-MAL d.o.o. za trgovinu i usluge, OIB: 25348782815, Zagreb, Martićeva 67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>broj</w:t>
      </w:r>
      <w:r w:rsidR="00DF2988">
        <w:t xml:space="preserve"> </w:t>
      </w:r>
      <w:r w:rsidR="00CA5441">
        <w:t>4320</w:t>
      </w:r>
      <w:r w:rsidR="00652C5D" w:rsidRPr="00CA7926">
        <w:t>-16</w:t>
      </w:r>
      <w:r w:rsidR="00A0793E" w:rsidRPr="00CA7926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1278B" w:rsidP="0001278B" w:rsidR="0001278B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CA5441">
        <w:rPr>
          <w:lang w:val="pt-BR"/>
        </w:rPr>
        <w:t>S.E.VEL-MAL d.o.o. za trgovinu i usluge, OIB: 25348782815, Zagreb, Martićeva 67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CA5441" w:rsidP="00CA5441" w:rsidR="00CA5441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306</w:t>
      </w:r>
      <w:r w:rsidRPr="00070D63">
        <w:t xml:space="preserve"> dana, u ukupnom iznosu od </w:t>
      </w:r>
      <w:r>
        <w:t xml:space="preserve">71.584,78 </w:t>
      </w:r>
      <w:r w:rsidRPr="00070D63">
        <w:t xml:space="preserve">kn, kao i da dužnik ima </w:t>
      </w:r>
      <w:r>
        <w:t>2</w:t>
      </w:r>
      <w:r w:rsidRPr="00070D63">
        <w:t xml:space="preserve"> zaposlen</w:t>
      </w:r>
      <w:r>
        <w:t>ih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01278B" w:rsidP="0001278B" w:rsidR="0001278B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1278B" w:rsidP="00CA5441" w:rsidR="00CA5441">
      <w:pPr>
        <w:jc w:val="both"/>
      </w:pPr>
      <w:r>
        <w:tab/>
      </w:r>
      <w:r w:rsidR="0059075B"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</w:t>
      </w:r>
      <w:r w:rsidR="00D346E6" w:rsidRPr="00DF2988">
        <w:t>d</w:t>
      </w:r>
      <w:r>
        <w:t xml:space="preserve"> </w:t>
      </w:r>
      <w:r w:rsidR="006C5633">
        <w:t>1</w:t>
      </w:r>
      <w:r w:rsidR="004E508A">
        <w:t>8</w:t>
      </w:r>
      <w:r w:rsidR="006C5633">
        <w:t xml:space="preserve">. </w:t>
      </w:r>
      <w:r w:rsidR="00CA5441">
        <w:t>rujna</w:t>
      </w:r>
      <w:r w:rsidR="00DF2988" w:rsidRPr="00DF2988">
        <w:t xml:space="preserve"> </w:t>
      </w:r>
      <w:r w:rsidR="00D346E6" w:rsidRPr="00DF2988">
        <w:t>201</w:t>
      </w:r>
      <w:r w:rsidR="00DF2988" w:rsidRPr="00DF2988">
        <w:t>7</w:t>
      </w:r>
      <w:r w:rsidR="00D346E6">
        <w:t>., ko</w:t>
      </w:r>
      <w:r w:rsidR="00652C5D">
        <w:t>ji</w:t>
      </w:r>
      <w:r w:rsidR="00DF2988">
        <w:t xml:space="preserve">m je pozvan na ročište </w:t>
      </w:r>
      <w:r w:rsidR="00CA5441">
        <w:t>18. listopada</w:t>
      </w:r>
      <w:r w:rsidR="00DF2988">
        <w:t xml:space="preserve"> </w:t>
      </w:r>
      <w:r w:rsidR="00DF2988" w:rsidRPr="0001278B">
        <w:t>2017.</w:t>
      </w:r>
      <w:r w:rsidR="00D346E6" w:rsidRPr="0001278B">
        <w:t>,</w:t>
      </w:r>
      <w:r w:rsidR="005356ED" w:rsidRPr="0001278B">
        <w:t xml:space="preserve"> </w:t>
      </w:r>
      <w:r w:rsidR="002902DA" w:rsidRPr="007F721A">
        <w:t xml:space="preserve">a na koje </w:t>
      </w:r>
      <w:r w:rsidR="002902DA">
        <w:t xml:space="preserve">ročište nije pristupio </w:t>
      </w:r>
      <w:r w:rsidR="00D346E6">
        <w:t>te</w:t>
      </w:r>
      <w:r w:rsidR="005356ED">
        <w:t xml:space="preserve"> nije osporio predlagateljeve </w:t>
      </w:r>
      <w:r w:rsidR="005356ED">
        <w:lastRenderedPageBreak/>
        <w:t>tvrdnje o postojanju stečajnog razloga nesposobnosti za plaćanje</w:t>
      </w:r>
      <w:r w:rsidR="00652C5D">
        <w:t xml:space="preserve">. Spisu prileži </w:t>
      </w:r>
      <w:r w:rsidR="00CA5441" w:rsidRPr="00194F7A">
        <w:t>podnesak Ministarstva financija, Porezn</w:t>
      </w:r>
      <w:r w:rsidR="00CA5441">
        <w:t>e</w:t>
      </w:r>
      <w:r w:rsidR="00CA5441" w:rsidRPr="00194F7A">
        <w:t xml:space="preserve"> up</w:t>
      </w:r>
      <w:r w:rsidR="00CA5441">
        <w:t>rave</w:t>
      </w:r>
      <w:r w:rsidR="00CA5441" w:rsidRPr="00194F7A">
        <w:t>, Područni ured Zagreb od 1. kolovoza 2017. (list 10 spisa) kojim obavještava sud da su uvidom u dostupne podatke portalske aplikacije PBZO te uvidom u dostupne podatke ISPU utvrdili da dužnik ne posjeduje pokretnu odnosno nepokretnu imovinu.</w:t>
      </w:r>
    </w:p>
    <w:p w:rsidRDefault="00CA5441" w:rsidP="00CA5441" w:rsidR="00CA5441" w:rsidRPr="0065182A">
      <w:pPr>
        <w:ind w:firstLine="708"/>
        <w:jc w:val="both"/>
      </w:pPr>
      <w:r w:rsidRPr="0065182A">
        <w:t>Prema odredbi čl. 11. st. 3. SZ-a sud po službenoj dužnosti utvrđuje sve činjenice koje su važne za predstečajni i stečajni postupak te radi toga može izvoditi sve potrebne dokaze.</w:t>
      </w:r>
    </w:p>
    <w:p w:rsidRDefault="00CA5441" w:rsidP="00DF2988" w:rsidR="00DF2988" w:rsidRPr="00AC7999">
      <w:pPr>
        <w:jc w:val="both"/>
      </w:pPr>
      <w:r w:rsidRPr="0065182A">
        <w:tab/>
        <w:t>Sukladno navedenoj odredbi, sud je uvidom</w:t>
      </w:r>
      <w:r>
        <w:t xml:space="preserve"> </w:t>
      </w:r>
      <w:r w:rsidR="00DF2988" w:rsidRPr="00AC7999">
        <w:t xml:space="preserve">u Zajednički informacijski sustav zemljišnih knjiga i katastra od </w:t>
      </w:r>
      <w:r>
        <w:t>18</w:t>
      </w:r>
      <w:r w:rsidR="00AC7999" w:rsidRPr="00AC7999">
        <w:t>. listopada</w:t>
      </w:r>
      <w:r w:rsidR="00DF2988" w:rsidRPr="00AC7999">
        <w:t xml:space="preserve"> 2017. </w:t>
      </w:r>
      <w:r w:rsidR="005E4941" w:rsidRPr="00AC7999">
        <w:t xml:space="preserve">(list </w:t>
      </w:r>
      <w:r w:rsidR="00AC7999" w:rsidRPr="00AC7999">
        <w:t>2</w:t>
      </w:r>
      <w:r>
        <w:t>2</w:t>
      </w:r>
      <w:r w:rsidR="00DF2988" w:rsidRPr="00AC7999">
        <w:t xml:space="preserve"> spisa) utvrdio da dužnik nije </w:t>
      </w:r>
      <w:r w:rsidR="0001278B" w:rsidRPr="00AC7999">
        <w:t>vlasnik</w:t>
      </w:r>
      <w:r w:rsidR="00DF2988" w:rsidRPr="00AC7999">
        <w:t xml:space="preserve"> nekretnina.</w:t>
      </w:r>
    </w:p>
    <w:p w:rsidRDefault="00DF2988" w:rsidP="0001278B" w:rsidR="00DF2988">
      <w:pPr>
        <w:jc w:val="both"/>
      </w:pPr>
      <w:r w:rsidRPr="0002701E">
        <w:tab/>
        <w:t>Uvidom u dopis FINE</w:t>
      </w:r>
      <w:r>
        <w:t xml:space="preserve"> od </w:t>
      </w:r>
      <w:r w:rsidR="00CA5441">
        <w:t>10. srpnja</w:t>
      </w:r>
      <w:r w:rsidR="0001278B">
        <w:t xml:space="preserve"> 2017. (list </w:t>
      </w:r>
      <w:r w:rsidR="004E508A">
        <w:t>7</w:t>
      </w:r>
      <w:r w:rsidR="0001278B">
        <w:t xml:space="preserve"> spisa) utvrđeno je da je dužnik na dan </w:t>
      </w:r>
      <w:r w:rsidR="00CA5441">
        <w:t>6. srpnja</w:t>
      </w:r>
      <w:r w:rsidR="0001278B">
        <w:t xml:space="preserve"> 2017. u Očevidniku redoslijeda osnova za plaćanje imao neizvršene osnove za plaćanje u neprekinutom razdoblju od </w:t>
      </w:r>
      <w:r w:rsidR="00CA5441">
        <w:t>980</w:t>
      </w:r>
      <w:r w:rsidR="0001278B">
        <w:t xml:space="preserve"> dana u ukupnom iznosu od </w:t>
      </w:r>
      <w:r w:rsidR="00CA5441">
        <w:t>90.346,45</w:t>
      </w:r>
      <w:r w:rsidR="0001278B">
        <w:t xml:space="preserve"> kn.</w:t>
      </w: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</w:t>
      </w:r>
      <w:r w:rsidR="002A4511">
        <w:t>e</w:t>
      </w:r>
      <w:r w:rsidR="009B1748" w:rsidRPr="00134F3A">
        <w:t xml:space="preserve"> prethodnog i</w:t>
      </w:r>
      <w:r w:rsidR="009B1748">
        <w:t xml:space="preserve"> otvorenog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A5441">
        <w:t>19</w:t>
      </w:r>
      <w:r w:rsidR="00A1588E">
        <w:t>. listopada</w:t>
      </w:r>
      <w:r w:rsidR="00DF2988">
        <w:t xml:space="preserve"> 2017</w:t>
      </w:r>
      <w:r w:rsidR="00065B42" w:rsidRPr="00B9015B">
        <w:t>.</w:t>
      </w:r>
    </w:p>
    <w:p w:rsidRDefault="00065B42" w:rsidP="001B2E63" w:rsidR="00065B42" w:rsidRPr="00B9015B">
      <w:pPr>
        <w:jc w:val="right"/>
      </w:pPr>
      <w:r w:rsidRPr="00B9015B">
        <w:t xml:space="preserve">                     </w:t>
      </w:r>
    </w:p>
    <w:p w:rsidRDefault="001013EE" w:rsidP="001B2E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652C5D" w:rsidP="001B2E63" w:rsidR="001B2E63">
      <w:pPr>
        <w:jc w:val="right"/>
      </w:pPr>
      <w:r>
        <w:t>Nikolina Dorić Hadžisejdić</w:t>
      </w:r>
      <w:r w:rsidR="00781AF0">
        <w:t>,v.r.</w:t>
      </w:r>
    </w:p>
    <w:p w:rsidRDefault="001B2E63" w:rsidP="001B2E63" w:rsidR="001B2E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781AF0" w:rsidP="00C359B6" w:rsidR="00781AF0">
      <w:pPr>
        <w:pStyle w:val="Bezproreda"/>
        <w:ind w:left="4956"/>
        <w:jc w:val="right"/>
      </w:pPr>
      <w:r>
        <w:t>Za točnost otpravka - ovlašteni službenik</w:t>
      </w:r>
    </w:p>
    <w:p w:rsidRDefault="00781AF0" w:rsidP="00C359B6" w:rsidR="00781AF0">
      <w:pPr>
        <w:pStyle w:val="Bezproreda"/>
        <w:ind w:left="4956"/>
        <w:jc w:val="right"/>
      </w:pPr>
      <w:r>
        <w:t>Karmela Dolenc</w:t>
      </w:r>
    </w:p>
    <w:p w:rsidRDefault="00781AF0" w:rsidP="00065B42" w:rsidR="00781AF0"/>
    <w:sectPr w:rsidSect="001B2E63" w:rsidR="00781AF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781AF0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CA5441">
          <w:rPr>
            <w:sz w:val="24"/>
          </w:rPr>
          <w:t>4320/16-15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78B"/>
    <w:rsid w:val="0002701E"/>
    <w:rsid w:val="00050A01"/>
    <w:rsid w:val="0005307D"/>
    <w:rsid w:val="00062376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C37CF"/>
    <w:rsid w:val="003D0115"/>
    <w:rsid w:val="003F3702"/>
    <w:rsid w:val="00412D47"/>
    <w:rsid w:val="0046518B"/>
    <w:rsid w:val="004C428C"/>
    <w:rsid w:val="004E508A"/>
    <w:rsid w:val="00501EBB"/>
    <w:rsid w:val="005356ED"/>
    <w:rsid w:val="00535D8E"/>
    <w:rsid w:val="005543BD"/>
    <w:rsid w:val="0059075B"/>
    <w:rsid w:val="00591F57"/>
    <w:rsid w:val="005C109B"/>
    <w:rsid w:val="005E4941"/>
    <w:rsid w:val="005F5FCA"/>
    <w:rsid w:val="0062522C"/>
    <w:rsid w:val="00652C5D"/>
    <w:rsid w:val="00662884"/>
    <w:rsid w:val="006850B7"/>
    <w:rsid w:val="006C5633"/>
    <w:rsid w:val="00704DD0"/>
    <w:rsid w:val="007150E9"/>
    <w:rsid w:val="007431A9"/>
    <w:rsid w:val="00754CF2"/>
    <w:rsid w:val="00781AF0"/>
    <w:rsid w:val="007B068E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1588E"/>
    <w:rsid w:val="00A446AE"/>
    <w:rsid w:val="00A6064D"/>
    <w:rsid w:val="00A75EA1"/>
    <w:rsid w:val="00A75F17"/>
    <w:rsid w:val="00A851A3"/>
    <w:rsid w:val="00AC7999"/>
    <w:rsid w:val="00AD7E27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CA5441"/>
    <w:rsid w:val="00CA7926"/>
    <w:rsid w:val="00CE176E"/>
    <w:rsid w:val="00D24310"/>
    <w:rsid w:val="00D346E6"/>
    <w:rsid w:val="00D35E30"/>
    <w:rsid w:val="00D62EBE"/>
    <w:rsid w:val="00D677F7"/>
    <w:rsid w:val="00D803A5"/>
    <w:rsid w:val="00DE0F86"/>
    <w:rsid w:val="00DF2988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1A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A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A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A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A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81AF0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1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A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A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A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A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81AF0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4320</izvorni_sadrzaj>
    <derivirana_varijabla naziv="DomainObject.Predmet.Broj_1">4320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St-4320/2016</izvorni_sadrzaj>
    <derivirana_varijabla naziv="DomainObject.Predmet.OznakaBroj_1">St-4320/2016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S.E.VEL-MAL d.o.o. zastupanog po punomoćniku GORAN SOFINKIĆ</izvorni_sadrzaj>
    <derivirana_varijabla naziv="DomainObject.Predmet.ProtustrankaFormated_1">  S.E.VEL-MAL d.o.o. zastupanog po punomoćniku GORAN SOFINKIĆ</derivirana_varijabla>
  </DomainObject.Predmet.ProtustrankaFormated>
  <DomainObject.Predmet.ProtustrankaFormatedOIB>
    <izvorni_sadrzaj>  S.E.VEL-MAL d.o.o., OIB 25348782815 zastupanog po punomoćniku GORAN SOFINKIĆ</izvorni_sadrzaj>
    <derivirana_varijabla naziv="DomainObject.Predmet.ProtustrankaFormatedOIB_1">  S.E.VEL-MAL d.o.o., OIB 25348782815 zastupanog po punomoćniku GORAN SOFINKIĆ</derivirana_varijabla>
  </DomainObject.Predmet.ProtustrankaFormatedOIB>
  <DomainObject.Predmet.ProtustrankaFormatedWithAdress>
    <izvorni_sadrzaj> S.E.VEL-MAL d.o.o., Martićeva 67, 10000 Zagreb zastupanog po punomoćniku GORAN SOFINKIĆ</izvorni_sadrzaj>
    <derivirana_varijabla naziv="DomainObject.Predmet.ProtustrankaFormatedWithAdress_1"> S.E.VEL-MAL d.o.o., Martićeva 67, 10000 Zagreb zastupanog po punomoćniku GORAN SOFINKIĆ</derivirana_varijabla>
  </DomainObject.Predmet.ProtustrankaFormatedWithAdress>
  <DomainObject.Predmet.ProtustrankaFormatedWithAdressOIB>
    <izvorni_sadrzaj> S.E.VEL-MAL d.o.o., OIB 25348782815, Martićeva 67, 10000 Zagreb zastupanog po punomoćniku GORAN SOFINKIĆ</izvorni_sadrzaj>
    <derivirana_varijabla naziv="DomainObject.Predmet.ProtustrankaFormatedWithAdressOIB_1"> S.E.VEL-MAL d.o.o., OIB 25348782815, Martićeva 67, 10000 Zagreb zastupanog po punomoćniku GORAN SOFINKIĆ</derivirana_varijabla>
  </DomainObject.Predmet.ProtustrankaFormatedWithAdressOIB>
  <DomainObject.Predmet.ProtustrankaWithAdress>
    <izvorni_sadrzaj>S.E.VEL-MAL d.o.o. Martićeva 67, 10000 Zagreb</izvorni_sadrzaj>
    <derivirana_varijabla naziv="DomainObject.Predmet.ProtustrankaWithAdress_1">S.E.VEL-MAL d.o.o. Martićeva 67, 10000 Zagreb</derivirana_varijabla>
  </DomainObject.Predmet.ProtustrankaWithAdress>
  <DomainObject.Predmet.ProtustrankaWithAdressOIB>
    <izvorni_sadrzaj>S.E.VEL-MAL d.o.o., OIB 25348782815, Martićeva 67, 10000 Zagreb</izvorni_sadrzaj>
    <derivirana_varijabla naziv="DomainObject.Predmet.ProtustrankaWithAdressOIB_1">S.E.VEL-MAL d.o.o., OIB 25348782815, Martićeva 67, 10000 Zagreb</derivirana_varijabla>
  </DomainObject.Predmet.ProtustrankaWithAdressOIB>
  <DomainObject.Predmet.ProtustrankaNazivFormated>
    <izvorni_sadrzaj>S.E.VEL-MAL d.o.o.</izvorni_sadrzaj>
    <derivirana_varijabla naziv="DomainObject.Predmet.ProtustrankaNazivFormated_1">S.E.VEL-MAL d.o.o.</derivirana_varijabla>
  </DomainObject.Predmet.ProtustrankaNazivFormated>
  <DomainObject.Predmet.ProtustrankaNazivFormatedOIB>
    <izvorni_sadrzaj>S.E.VEL-MAL d.o.o., OIB 25348782815</izvorni_sadrzaj>
    <derivirana_varijabla naziv="DomainObject.Predmet.ProtustrankaNazivFormatedOIB_1">S.E.VEL-MAL d.o.o., OIB 25348782815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Sofinkić</izvorni_sadrzaj>
    <derivirana_varijabla naziv="DomainObject.Predmet.StrankaFormated_1">  FINA Regionalni centar Zagreb; Goran Sofinkić</derivirana_varijabla>
  </DomainObject.Predmet.StrankaFormated>
  <DomainObject.Predmet.StrankaFormatedOIB>
    <izvorni_sadrzaj>  FINA Regionalni centar Zagreb, OIB 85821130368; Goran Sofinkić, OIB 16836620931</izvorni_sadrzaj>
    <derivirana_varijabla naziv="DomainObject.Predmet.StrankaFormatedOIB_1">  FINA Regionalni centar Zagreb, OIB 85821130368; Goran Sofinkić, OIB 16836620931</derivirana_varijabla>
  </DomainObject.Predmet.StrankaFormatedOIB>
  <DomainObject.Predmet.StrankaFormatedWithAdress>
    <izvorni_sadrzaj> FINA Regionalni centar Zagreb, Trg svibanjskih žrtava 1995. br. 1, 10000 Zagreb; Goran Sofinkić, Egejska Makedonija 002/2-8, Kumanovo</izvorni_sadrzaj>
    <derivirana_varijabla naziv="DomainObject.Predmet.StrankaFormatedWithAdress_1"> FINA Regionalni centar Zagreb, Trg svibanjskih žrtava 1995. br. 1, 10000 Zagreb; Goran Sofinkić, Egejska Makedonija 002/2-8, Kumanovo</derivirana_varijabla>
  </DomainObject.Predmet.StrankaFormatedWithAdress>
  <DomainObject.Predmet.StrankaFormatedWithAdressOIB>
    <izvorni_sadrzaj> FINA Regionalni centar Zagreb, OIB 85821130368, Trg svibanjskih žrtava 1995. br. 1, 10000 Zagreb; Goran Sofinkić, OIB 16836620931, Egejska Makedonija 002/2-8, Kumanovo</izvorni_sadrzaj>
    <derivirana_varijabla naziv="DomainObject.Predmet.StrankaFormatedWithAdressOIB_1"> FINA Regionalni centar Zagreb, OIB 85821130368, Trg svibanjskih žrtava 1995. br. 1, 10000 Zagreb; Goran Sofinkić, OIB 16836620931, Egejska Makedonija 002/2-8, Kumanovo</derivirana_varijabla>
  </DomainObject.Predmet.StrankaFormatedWithAdressOIB>
  <DomainObject.Predmet.StrankaWithAdress>
    <izvorni_sadrzaj>FINA Regionalni centar Zagreb Trg svibanjskih žrtava 1995. br. 1,10000 Zagreb,Goran Sofinkić Egejska Makedonija 002/2-8,Kumanovo</izvorni_sadrzaj>
    <derivirana_varijabla naziv="DomainObject.Predmet.StrankaWithAdress_1">FINA Regionalni centar Zagreb Trg svibanjskih žrtava 1995. br. 1,10000 Zagreb,Goran Sofinkić Egejska Makedonija 002/2-8,Kumanovo</derivirana_varijabla>
  </DomainObject.Predmet.StrankaWithAdress>
  <DomainObject.Predmet.StrankaWithAdressOIB>
    <izvorni_sadrzaj>FINA Regionalni centar Zagreb, OIB 85821130368, Trg svibanjskih žrtava 1995. br. 1,10000 Zagreb,Goran Sofinkić, OIB 16836620931, Egejska Makedonija 002/2-8,Kumanovo</izvorni_sadrzaj>
    <derivirana_varijabla naziv="DomainObject.Predmet.StrankaWithAdressOIB_1">FINA Regionalni centar Zagreb, OIB 85821130368, Trg svibanjskih žrtava 1995. br. 1,10000 Zagreb,Goran Sofinkić, OIB 16836620931, Egejska Makedonija 002/2-8,Kumanovo</derivirana_varijabla>
  </DomainObject.Predmet.StrankaWithAdressOIB>
  <DomainObject.Predmet.StrankaNazivFormated>
    <izvorni_sadrzaj>FINA Regionalni centar Zagreb,Goran Sofinkić</izvorni_sadrzaj>
    <derivirana_varijabla naziv="DomainObject.Predmet.StrankaNazivFormated_1">FINA Regionalni centar Zagreb,Goran Sofinkić</derivirana_varijabla>
  </DomainObject.Predmet.StrankaNazivFormated>
  <DomainObject.Predmet.StrankaNazivFormatedOIB>
    <izvorni_sadrzaj>FINA Regionalni centar Zagreb, OIB 85821130368,Goran Sofinkić, OIB 16836620931</izvorni_sadrzaj>
    <derivirana_varijabla naziv="DomainObject.Predmet.StrankaNazivFormatedOIB_1">FINA Regionalni centar Zagreb, OIB 85821130368,Goran Sofinkić, OIB 16836620931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Goran Sofinkić</item>
    </izvorni_sadrzaj>
    <derivirana_varijabla naziv="DomainObject.Predmet.StrankaListFormated_1">
      <item>FINA Regionalni centar Zagreb</item>
      <item>Goran Sofinkić</item>
    </derivirana_varijabla>
  </DomainObject.Predmet.StrankaListFormated>
  <DomainObject.Predmet.StrankaListFormatedOIB>
    <izvorni_sadrzaj>
      <item>FINA Regionalni centar Zagreb, OIB 85821130368</item>
      <item>Goran Sofinkić, OIB 16836620931</item>
    </izvorni_sadrzaj>
    <derivirana_varijabla naziv="DomainObject.Predmet.StrankaListFormatedOIB_1">
      <item>FINA Regionalni centar Zagreb, OIB 85821130368</item>
      <item>Goran Sofinkić, OIB 16836620931</item>
    </derivirana_varijabla>
  </DomainObject.Predmet.StrankaListFormatedOIB>
  <DomainObject.Predmet.StrankaListFormatedWithAdress>
    <izvorni_sadrzaj>
      <item>FINA Regionalni centar Zagreb, Trg svibanjskih žrtava 1995. br. 1, 10000 Zagreb</item>
      <item>Goran Sofinkić, Egejska Makedonija 002/2-8, Kumanovo</item>
    </izvorni_sadrzaj>
    <derivirana_varijabla naziv="DomainObject.Predmet.StrankaListFormatedWithAdress_1">
      <item>FINA Regionalni centar Zagreb, Trg svibanjskih žrtava 1995. br. 1, 10000 Zagreb</item>
      <item>Goran Sofinkić, Egejska Makedonija 002/2-8, Kumanovo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Goran Sofinkić, OIB 16836620931, Egejska Makedonija 002/2-8, Kumanovo</item>
    </izvorni_sadrzaj>
    <derivirana_varijabla naziv="DomainObject.Predmet.StrankaListFormatedWithAdressOIB_1">
      <item>FINA Regionalni centar Zagreb, OIB 85821130368, Trg svibanjskih žrtava 1995. br. 1, 10000 Zagreb</item>
      <item>Goran Sofinkić, OIB 16836620931, Egejska Makedonija 002/2-8, Kumanovo</item>
    </derivirana_varijabla>
  </DomainObject.Predmet.StrankaListFormatedWithAdressOIB>
  <DomainObject.Predmet.StrankaListNazivFormated>
    <izvorni_sadrzaj>
      <item>FINA Regionalni centar Zagreb</item>
      <item>Goran Sofinkić</item>
    </izvorni_sadrzaj>
    <derivirana_varijabla naziv="DomainObject.Predmet.StrankaListNazivFormated_1">
      <item>FINA Regionalni centar Zagreb</item>
      <item>Goran Sofinkić</item>
    </derivirana_varijabla>
  </DomainObject.Predmet.StrankaListNazivFormated>
  <DomainObject.Predmet.StrankaListNazivFormatedOIB>
    <izvorni_sadrzaj>
      <item>FINA Regionalni centar Zagreb, OIB 85821130368</item>
      <item>Goran Sofinkić, OIB 16836620931</item>
    </izvorni_sadrzaj>
    <derivirana_varijabla naziv="DomainObject.Predmet.StrankaListNazivFormatedOIB_1">
      <item>FINA Regionalni centar Zagreb, OIB 85821130368</item>
      <item>Goran Sofinkić, OIB 16836620931</item>
    </derivirana_varijabla>
  </DomainObject.Predmet.StrankaListNazivFormatedOIB>
  <DomainObject.Predmet.ProtuStrankaListFormated>
    <izvorni_sadrzaj>
      <item>S.E.VEL-MAL d.o.o. zastupanog po punomoćniku GORAN SOFINKIĆ</item>
    </izvorni_sadrzaj>
    <derivirana_varijabla naziv="DomainObject.Predmet.ProtuStrankaListFormated_1">
      <item>S.E.VEL-MAL d.o.o. zastupanog po punomoćniku GORAN SOFINKIĆ</item>
    </derivirana_varijabla>
  </DomainObject.Predmet.ProtuStrankaListFormated>
  <DomainObject.Predmet.ProtuStrankaListFormatedOIB>
    <izvorni_sadrzaj>
      <item>S.E.VEL-MAL d.o.o., OIB 25348782815 zastupanog po punomoćniku GORAN SOFINKIĆ</item>
    </izvorni_sadrzaj>
    <derivirana_varijabla naziv="DomainObject.Predmet.ProtuStrankaListFormatedOIB_1">
      <item>S.E.VEL-MAL d.o.o., OIB 25348782815 zastupanog po punomoćniku GORAN SOFINKIĆ</item>
    </derivirana_varijabla>
  </DomainObject.Predmet.ProtuStrankaListFormatedOIB>
  <DomainObject.Predmet.ProtuStrankaListFormatedWithAdress>
    <izvorni_sadrzaj>
      <item>S.E.VEL-MAL d.o.o., Martićeva 67, 10000 Zagreb zastupanog po punomoćniku GORAN SOFINKIĆ</item>
    </izvorni_sadrzaj>
    <derivirana_varijabla naziv="DomainObject.Predmet.ProtuStrankaListFormatedWithAdress_1">
      <item>S.E.VEL-MAL d.o.o., Martićeva 67, 10000 Zagreb zastupanog po punomoćniku GORAN SOFINKIĆ</item>
    </derivirana_varijabla>
  </DomainObject.Predmet.ProtuStrankaListFormatedWithAdress>
  <DomainObject.Predmet.ProtuStrankaListFormatedWithAdressOIB>
    <izvorni_sadrzaj>
      <item>S.E.VEL-MAL d.o.o., OIB 25348782815, Martićeva 67, 10000 Zagreb zastupanog po punomoćniku GORAN SOFINKIĆ</item>
    </izvorni_sadrzaj>
    <derivirana_varijabla naziv="DomainObject.Predmet.ProtuStrankaListFormatedWithAdressOIB_1">
      <item>S.E.VEL-MAL d.o.o., OIB 25348782815, Martićeva 67, 10000 Zagreb zastupanog po punomoćniku GORAN SOFINKIĆ</item>
    </derivirana_varijabla>
  </DomainObject.Predmet.ProtuStrankaListFormatedWithAdressOIB>
  <DomainObject.Predmet.ProtuStrankaListNazivFormated>
    <izvorni_sadrzaj>
      <item>S.E.VEL-MAL d.o.o.</item>
    </izvorni_sadrzaj>
    <derivirana_varijabla naziv="DomainObject.Predmet.ProtuStrankaListNazivFormated_1">
      <item>S.E.VEL-MAL d.o.o.</item>
    </derivirana_varijabla>
  </DomainObject.Predmet.ProtuStrankaListNazivFormated>
  <DomainObject.Predmet.ProtuStrankaListNazivFormatedOIB>
    <izvorni_sadrzaj>
      <item>S.E.VEL-MAL d.o.o., OIB 25348782815</item>
    </izvorni_sadrzaj>
    <derivirana_varijabla naziv="DomainObject.Predmet.ProtuStrankaListNazivFormatedOIB_1">
      <item>S.E.VEL-MAL d.o.o., OIB 25348782815</item>
    </derivirana_varijabla>
  </DomainObject.Predmet.ProtuStrankaListNazivFormatedOIB>
  <DomainObject.Predmet.OstaliListFormated>
    <izvorni_sadrzaj>
      <item>GORAN SOFINKIĆ punomoćnik sudionika u postupku S.E.VEL-MAL d.o.o.</item>
      <item>Raiffeisenbank Austria d.d.</item>
    </izvorni_sadrzaj>
    <derivirana_varijabla naziv="DomainObject.Predmet.OstaliListFormated_1">
      <item>GORAN SOFINKIĆ punomoćnik sudionika u postupku S.E.VEL-MAL d.o.o.</item>
      <item>Raiffeisenbank Austria d.d.</item>
    </derivirana_varijabla>
  </DomainObject.Predmet.OstaliListFormated>
  <DomainObject.Predmet.OstaliListFormatedOIB>
    <izvorni_sadrzaj>
      <item>GORAN SOFINKIĆ, OIB 16836620931 punomoćnik sudionika u postupku S.E.VEL-MAL d.o.o.</item>
      <item>Raiffeisenbank Austria d.d., OIB 53056966535</item>
    </izvorni_sadrzaj>
    <derivirana_varijabla naziv="DomainObject.Predmet.OstaliListFormatedOIB_1">
      <item>GORAN SOFINKIĆ, OIB 16836620931 punomoćnik sudionika u postupku S.E.VEL-MAL d.o.o.</item>
      <item>Raiffeisenbank Austria d.d., OIB 53056966535</item>
    </derivirana_varijabla>
  </DomainObject.Predmet.OstaliListFormatedOIB>
  <DomainObject.Predmet.OstaliListFormatedWithAdress>
    <izvorni_sadrzaj>
      <item>GORAN SOFINKIĆ, Egejska Makedonija 2/2-8, Kumanovo punomoćnik sudionika u postupku S.E.VEL-MAL d.o.o.</item>
      <item>Raiffeisenbank Austria d.d., Magazinska cesta 69, 10000 Zagreb</item>
    </izvorni_sadrzaj>
    <derivirana_varijabla naziv="DomainObject.Predmet.OstaliListFormatedWithAdress_1">
      <item>GORAN SOFINKIĆ, Egejska Makedonija 2/2-8, Kumanovo punomoćnik sudionika u postupku S.E.VEL-MAL d.o.o.</item>
      <item>Raiffeisenbank Austria d.d., Magazinska cesta 69, 10000 Zagreb</item>
    </derivirana_varijabla>
  </DomainObject.Predmet.OstaliListFormatedWithAdress>
  <DomainObject.Predmet.OstaliListFormatedWithAdressOIB>
    <izvorni_sadrzaj>
      <item>GORAN SOFINKIĆ, OIB 16836620931, Egejska Makedonija 2/2-8, Kumanovo punomoćnik sudionika u postupku S.E.VEL-MAL d.o.o.</item>
      <item>Raiffeisenbank Austria d.d., OIB 53056966535, Magazinska cesta 69, 10000 Zagreb</item>
    </izvorni_sadrzaj>
    <derivirana_varijabla naziv="DomainObject.Predmet.OstaliListFormatedWithAdressOIB_1">
      <item>GORAN SOFINKIĆ, OIB 16836620931, Egejska Makedonija 2/2-8, Kumanovo punomoćnik sudionika u postupku S.E.VEL-MAL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GORAN SOFINKIĆ</item>
      <item>Raiffeisenbank Austria d.d.</item>
    </izvorni_sadrzaj>
    <derivirana_varijabla naziv="DomainObject.Predmet.OstaliListNazivFormated_1">
      <item>GORAN SOFINKIĆ</item>
      <item>Raiffeisenbank Austria d.d.</item>
    </derivirana_varijabla>
  </DomainObject.Predmet.OstaliListNazivFormated>
  <DomainObject.Predmet.OstaliListNazivFormatedOIB>
    <izvorni_sadrzaj>
      <item>GORAN SOFINKIĆ, OIB 16836620931</item>
      <item>Raiffeisenbank Austria d.d., OIB 53056966535</item>
    </izvorni_sadrzaj>
    <derivirana_varijabla naziv="DomainObject.Predmet.OstaliListNazivFormatedOIB_1">
      <item>GORAN SOFINKIĆ, OIB 16836620931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S.E.VEL-MAL d.o.o.</izvorni_sadrzaj>
    <derivirana_varijabla naziv="DomainObject.Predmet.ProtustrankaIDrugi_1">S.E.VEL-MAL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S.E.VEL-MAL d.o.o., OIB 25348782815, Martićeva 67, 10000 Zagreb</izvorni_sadrzaj>
    <derivirana_varijabla naziv="DomainObject.Predmet.ProtustrankaIDrugiAdressOIB_1">S.E.VEL-MAL d.o.o., OIB 25348782815,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S.E.VEL-MAL d.o.o.</item>
      <item>GORAN SOFINKIĆ</item>
      <item>Goran Sofinkić</item>
      <item>Raiffeisenbank Austria d.d.</item>
    </izvorni_sadrzaj>
    <derivirana_varijabla naziv="DomainObject.Predmet.SudioniciListNaziv_1">
      <item>FINA Regionalni centar Zagreb</item>
      <item>S.E.VEL-MAL d.o.o.</item>
      <item>GORAN SOFINKIĆ</item>
      <item>Goran Sofinkić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S.E.VEL-MAL d.o.o., OIB 25348782815, Martićeva 67,10000 Zagreb</item>
      <item>GORAN SOFINKIĆ, OIB 16836620931, Egejska Makedonija 2/2-8,Kumanovo</item>
      <item>Goran Sofinkić, OIB 16836620931, Egejska Makedonija 002/2-8,Kumanovo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S.E.VEL-MAL d.o.o., OIB 25348782815, Martićeva 67,10000 Zagreb</item>
      <item>GORAN SOFINKIĆ, OIB 16836620931, Egejska Makedonija 2/2-8,Kumanovo</item>
      <item>Goran Sofinkić, OIB 16836620931, Egejska Makedonija 002/2-8,Kumanovo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25348782815</item>
      <item>, OIB 16836620931</item>
      <item>, OIB 16836620931</item>
      <item>, OIB 53056966535</item>
    </izvorni_sadrzaj>
    <derivirana_varijabla naziv="DomainObject.Predmet.SudioniciListNazivOIB_1">
      <item>, OIB 85821130368</item>
      <item>, OIB 25348782815</item>
      <item>, OIB 16836620931</item>
      <item>, OIB 16836620931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3A46C0-CB8B-4E4F-819D-7F6A1FAC19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796</properties:Words>
  <properties:Characters>4418</properties:Characters>
  <properties:Lines>88</properties:Lines>
  <properties:Paragraphs>28</properties:Paragraphs>
  <properties:TotalTime>87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2017-10-19T06:32:00Z</cp:lastPrinted>
  <dcterms:modified xmlns:xsi="http://www.w3.org/2001/XMLSchema-instance" xsi:type="dcterms:W3CDTF">2017-10-19T06:32:00Z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