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5EB9" w:rsidR="00635EB9">
        <w:tc>
          <w:tcPr>
            <w:tcW w:type="dxa" w:w="2985"/>
            <w:hideMark/>
          </w:tcPr>
          <w:p w:rsidRDefault="00635EB9" w:rsidP="00635EB9" w:rsidR="00635EB9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35EB9" w:rsidP="00635EB9" w:rsidR="00635EB9">
            <w:pPr>
              <w:spacing w:after="0"/>
              <w:jc w:val="center"/>
            </w:pPr>
            <w:r>
              <w:t>Republika Hrvatska</w:t>
            </w:r>
          </w:p>
          <w:p w:rsidRDefault="00635EB9" w:rsidP="00635EB9" w:rsidR="00635EB9">
            <w:pPr>
              <w:spacing w:after="0"/>
              <w:jc w:val="center"/>
            </w:pPr>
            <w:r>
              <w:t>Trgovački sud u Varaždinu</w:t>
            </w:r>
          </w:p>
          <w:p w:rsidRDefault="00635EB9" w:rsidP="00635EB9" w:rsidR="00635EB9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91ece82" w14:paraId="91ece82" w:rsidRDefault="00635EB9" w:rsidP="00635EB9" w:rsidR="00635EB9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635EB9" w:rsidP="00635EB9" w:rsidR="00635EB9">
      <w:pPr>
        <w:spacing w:after="0"/>
        <w:ind w:left="5664"/>
      </w:pPr>
      <w:r>
        <w:t xml:space="preserve">     Poslovni broj: 3 St-318/2018-16</w:t>
      </w:r>
    </w:p>
    <w:p w:rsidRDefault="00635EB9" w:rsidP="00635EB9" w:rsidR="00635EB9">
      <w:pPr>
        <w:spacing w:after="0"/>
      </w:pPr>
    </w:p>
    <w:p w:rsidRDefault="00635EB9" w:rsidP="00635EB9" w:rsidR="00635EB9">
      <w:pPr>
        <w:spacing w:after="0"/>
      </w:pPr>
    </w:p>
    <w:p w:rsidRDefault="00635EB9" w:rsidP="00635EB9" w:rsidR="00635EB9">
      <w:pPr>
        <w:spacing w:after="0"/>
        <w:rPr>
          <w:b/>
        </w:rPr>
      </w:pPr>
    </w:p>
    <w:p w:rsidRDefault="00635EB9" w:rsidP="00635EB9" w:rsidR="00635EB9">
      <w:pPr>
        <w:spacing w:after="0"/>
        <w:jc w:val="center"/>
      </w:pPr>
      <w:r>
        <w:t>R E P U B L I K A   H R V A T S K A</w:t>
      </w:r>
    </w:p>
    <w:p w:rsidRDefault="00635EB9" w:rsidP="00635EB9" w:rsidR="00635EB9">
      <w:pPr>
        <w:spacing w:after="0"/>
        <w:rPr>
          <w:b/>
        </w:rPr>
      </w:pPr>
    </w:p>
    <w:p w:rsidRDefault="00635EB9" w:rsidP="00635EB9" w:rsidR="00635EB9">
      <w:pPr>
        <w:spacing w:after="0"/>
        <w:jc w:val="center"/>
      </w:pPr>
      <w:r>
        <w:t>R J E Š E N J E</w:t>
      </w:r>
    </w:p>
    <w:p w:rsidRDefault="00635EB9" w:rsidP="00635EB9" w:rsidR="00635EB9">
      <w:pPr>
        <w:spacing w:after="0"/>
        <w:jc w:val="center"/>
      </w:pPr>
    </w:p>
    <w:p w:rsidRDefault="00635EB9" w:rsidP="00635EB9" w:rsidR="00635EB9">
      <w:pPr>
        <w:spacing w:after="0"/>
        <w:jc w:val="both"/>
        <w:rPr>
          <w:b/>
        </w:rPr>
      </w:pPr>
    </w:p>
    <w:p w:rsidRDefault="00635EB9" w:rsidP="00635EB9" w:rsidR="00635EB9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KAHLI BEER j.d.o.o. Kućan Marof, Marofska 48, MBS: 070117580, OIB: 99563875767, radi otvaranja stečajnog postupka nad dužnikom, dana 20. svibnja 2019. godine, </w:t>
      </w:r>
    </w:p>
    <w:p w:rsidRDefault="00635EB9" w:rsidP="00635EB9" w:rsidR="00635EB9">
      <w:pPr>
        <w:spacing w:after="0"/>
        <w:jc w:val="both"/>
      </w:pPr>
    </w:p>
    <w:p w:rsidRDefault="00635EB9" w:rsidP="00635EB9" w:rsidR="00635EB9">
      <w:pPr>
        <w:spacing w:after="0"/>
        <w:jc w:val="both"/>
      </w:pPr>
    </w:p>
    <w:p w:rsidRDefault="00635EB9" w:rsidP="00635EB9" w:rsidR="00635EB9">
      <w:pPr>
        <w:spacing w:after="0"/>
        <w:jc w:val="center"/>
      </w:pPr>
      <w:r>
        <w:t>r i j e š i o   j e</w:t>
      </w:r>
    </w:p>
    <w:p w:rsidRDefault="00635EB9" w:rsidP="00635EB9" w:rsidR="00635EB9">
      <w:pPr>
        <w:spacing w:after="0"/>
      </w:pPr>
    </w:p>
    <w:p w:rsidRDefault="00635EB9" w:rsidP="00635EB9" w:rsidR="00635EB9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635EB9" w:rsidP="00635EB9" w:rsidR="00635EB9">
      <w:pPr>
        <w:spacing w:after="0"/>
      </w:pPr>
    </w:p>
    <w:p w:rsidRDefault="00635EB9" w:rsidP="00635EB9" w:rsidR="00635EB9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11. lipnja 2019. godine u 08,30 sati.</w:t>
      </w:r>
    </w:p>
    <w:p w:rsidRDefault="00635EB9" w:rsidP="00635EB9" w:rsidR="00635EB9">
      <w:pPr>
        <w:spacing w:after="0"/>
        <w:rPr>
          <w:b/>
          <w:i/>
          <w:u w:val="single"/>
        </w:rPr>
      </w:pPr>
    </w:p>
    <w:p w:rsidRDefault="00635EB9" w:rsidP="00635EB9" w:rsidR="00635EB9">
      <w:pPr>
        <w:spacing w:after="0"/>
      </w:pPr>
      <w:r>
        <w:tab/>
        <w:t>II/ Na ročište se pozivaju:</w:t>
      </w:r>
    </w:p>
    <w:p w:rsidRDefault="00635EB9" w:rsidP="00635EB9" w:rsidR="00635EB9">
      <w:pPr>
        <w:spacing w:after="0"/>
      </w:pPr>
    </w:p>
    <w:p w:rsidRDefault="00635EB9" w:rsidP="00635EB9" w:rsidR="00635EB9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direktor dužnika Rikardo Kahlina iz Kućan Marofa, Marofska ulica 48/A</w:t>
      </w:r>
    </w:p>
    <w:p w:rsidRDefault="00635EB9" w:rsidP="00635EB9" w:rsidR="00635EB9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>ŽDO Varaždin, građansko-upravni odjel</w:t>
      </w:r>
    </w:p>
    <w:p w:rsidRDefault="00635EB9" w:rsidP="00635EB9" w:rsidR="00635EB9">
      <w:pPr>
        <w:spacing w:after="0"/>
        <w:jc w:val="both"/>
      </w:pPr>
    </w:p>
    <w:p w:rsidRDefault="00635EB9" w:rsidP="00635EB9" w:rsidR="00635EB9">
      <w:pPr>
        <w:spacing w:after="0"/>
        <w:ind w:firstLine="708"/>
        <w:jc w:val="both"/>
      </w:pPr>
      <w:r>
        <w:t xml:space="preserve">III/ Direktor dužnika Rikardo Kahlina dužan je dostaviti najkasnije do ročišta javnobilježnički ovjerovljen prokazni popis imovine, jer će u protivnom biti novčano kažnjen. </w:t>
      </w:r>
    </w:p>
    <w:p w:rsidRDefault="00635EB9" w:rsidP="00635EB9" w:rsidR="00635EB9">
      <w:pPr>
        <w:spacing w:after="0"/>
        <w:ind w:firstLine="708"/>
        <w:jc w:val="both"/>
      </w:pPr>
    </w:p>
    <w:p w:rsidRDefault="00635EB9" w:rsidP="00635EB9" w:rsidR="00635EB9">
      <w:pPr>
        <w:spacing w:after="0"/>
        <w:ind w:firstLine="708"/>
        <w:jc w:val="both"/>
      </w:pPr>
      <w:r>
        <w:rPr>
          <w:b/>
        </w:rPr>
        <w:t xml:space="preserve">NAPOMENA: </w:t>
      </w:r>
      <w:r>
        <w:t xml:space="preserve">upozorava se direktor dužnika Rikardo Kahlina, da ukoliko se ne odazove pozivu, biti će prisilno doveden po djelatnicima Policijske uprave.   </w:t>
      </w:r>
    </w:p>
    <w:p w:rsidRDefault="00635EB9" w:rsidP="00635EB9" w:rsidR="00635EB9">
      <w:pPr>
        <w:spacing w:after="0"/>
        <w:ind w:firstLine="708"/>
        <w:jc w:val="both"/>
      </w:pPr>
    </w:p>
    <w:p w:rsidRDefault="00635EB9" w:rsidP="00635EB9" w:rsidR="00635EB9">
      <w:pPr>
        <w:spacing w:after="0"/>
      </w:pPr>
    </w:p>
    <w:p w:rsidRDefault="00635EB9" w:rsidP="00635EB9" w:rsidR="00635EB9">
      <w:pPr>
        <w:spacing w:after="0"/>
        <w:ind w:left="2832"/>
      </w:pPr>
      <w:r>
        <w:t>Varaždin, 20. svibnja 2019.</w:t>
      </w:r>
    </w:p>
    <w:p w:rsidRDefault="00635EB9" w:rsidP="00635EB9" w:rsidR="00635EB9">
      <w:pPr>
        <w:spacing w:after="0"/>
        <w:ind w:left="2832"/>
      </w:pPr>
    </w:p>
    <w:p w:rsidRDefault="00635EB9" w:rsidP="00635EB9" w:rsidR="00635EB9">
      <w:pPr>
        <w:spacing w:after="0"/>
        <w:ind w:left="2832"/>
      </w:pPr>
    </w:p>
    <w:p w:rsidRDefault="00635EB9" w:rsidP="00635EB9" w:rsidR="00635EB9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       Sudac:</w:t>
      </w:r>
    </w:p>
    <w:p w:rsidRDefault="00635EB9" w:rsidP="00635EB9" w:rsidR="00635EB9">
      <w:pPr>
        <w:spacing w:after="0"/>
        <w:ind w:left="2832"/>
      </w:pPr>
    </w:p>
    <w:p w:rsidRDefault="00635EB9" w:rsidP="00635EB9" w:rsidR="00635EB9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</w:p>
    <w:p w:rsidRDefault="00635EB9" w:rsidP="00635EB9" w:rsidR="00635EB9">
      <w:pPr>
        <w:spacing w:after="0"/>
      </w:pPr>
    </w:p>
    <w:p w:rsidRDefault="00635EB9" w:rsidP="00635EB9" w:rsidR="00635EB9">
      <w:pPr>
        <w:spacing w:after="0"/>
      </w:pPr>
      <w:r>
        <w:tab/>
        <w:t>POUKA O PRAVNOM LIJEKU:</w:t>
      </w:r>
    </w:p>
    <w:p w:rsidRDefault="00635EB9" w:rsidP="00635EB9" w:rsidR="00635EB9">
      <w:pPr>
        <w:spacing w:after="0"/>
        <w:rPr>
          <w:b/>
        </w:rPr>
      </w:pPr>
    </w:p>
    <w:p w:rsidRDefault="00635EB9" w:rsidP="00635EB9" w:rsidR="00635EB9">
      <w:pPr>
        <w:spacing w:after="0"/>
      </w:pPr>
      <w:r>
        <w:tab/>
        <w:t>Protiv ovog rješenja žalba nije dopuštena.</w:t>
      </w:r>
    </w:p>
    <w:p w:rsidRDefault="00635EB9" w:rsidP="00635EB9" w:rsidR="00635EB9">
      <w:pPr>
        <w:spacing w:after="0"/>
      </w:pPr>
    </w:p>
    <w:p w:rsidRDefault="00635EB9" w:rsidP="00635EB9" w:rsidR="00635EB9">
      <w:pPr>
        <w:spacing w:after="0"/>
      </w:pPr>
    </w:p>
    <w:p w:rsidRDefault="00635EB9" w:rsidP="00635EB9" w:rsidR="00635EB9">
      <w:pPr>
        <w:spacing w:after="0"/>
      </w:pPr>
    </w:p>
    <w:p w:rsidRDefault="00635EB9" w:rsidP="00635EB9" w:rsidR="00635EB9">
      <w:pPr>
        <w:spacing w:after="0"/>
      </w:pPr>
    </w:p>
    <w:p w:rsidRDefault="00635EB9" w:rsidP="00635EB9" w:rsidR="00635EB9">
      <w:pPr>
        <w:spacing w:after="0"/>
      </w:pPr>
      <w:r>
        <w:t>DNA: 1. Direktor dužnika Rikardo Kahlina iz Kućan Marofa, Marofska ulica 48/A, Varaždin</w:t>
      </w:r>
    </w:p>
    <w:p w:rsidRDefault="00635EB9" w:rsidP="00635EB9" w:rsidR="00635EB9">
      <w:pPr>
        <w:spacing w:after="0"/>
        <w:jc w:val="both"/>
      </w:pPr>
      <w:r>
        <w:t xml:space="preserve">           2. ŽDO Varaždin, građansko-upravni odjel</w:t>
      </w:r>
    </w:p>
    <w:p w:rsidRDefault="00635EB9" w:rsidP="00635EB9" w:rsidR="00635EB9">
      <w:pPr>
        <w:spacing w:after="0"/>
        <w:jc w:val="both"/>
      </w:pPr>
    </w:p>
    <w:p w:rsidRDefault="00635EB9" w:rsidP="00635EB9" w:rsidR="00635EB9">
      <w:pPr>
        <w:spacing w:after="0"/>
        <w:jc w:val="both"/>
      </w:pPr>
    </w:p>
    <w:p w:rsidRDefault="00635EB9" w:rsidP="00635EB9" w:rsidR="00635EB9">
      <w:pPr>
        <w:spacing w:after="0"/>
        <w:jc w:val="both"/>
      </w:pPr>
      <w:r>
        <w:t xml:space="preserve">          </w:t>
      </w:r>
    </w:p>
    <w:p w:rsidRDefault="00635EB9" w:rsidP="00635EB9" w:rsidR="00635EB9">
      <w:pPr>
        <w:spacing w:after="0"/>
        <w:jc w:val="both"/>
      </w:pPr>
      <w:r>
        <w:t xml:space="preserve">          </w:t>
      </w:r>
    </w:p>
    <w:p w:rsidRDefault="00AE649C" w:rsidP="00635EB9" w:rsidR="00AE649C" w:rsidRPr="00B76F3C">
      <w:pPr>
        <w:pStyle w:val="NormaleSPIS"/>
        <w:spacing w:after="0"/>
      </w:pPr>
    </w:p>
    <w:p w:rsidRDefault="00AB4602" w:rsidP="00635EB9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35EB9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0DAB" w:rsidP="00537B78" w:rsidR="00410DAB">
      <w:r>
        <w:separator/>
      </w:r>
    </w:p>
  </w:endnote>
  <w:endnote w:id="0" w:type="continuationSeparator">
    <w:p w:rsidRDefault="00410DAB" w:rsidP="00537B78" w:rsidR="00410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0DAB" w:rsidP="00537B78" w:rsidR="00410DAB">
      <w:r>
        <w:separator/>
      </w:r>
    </w:p>
  </w:footnote>
  <w:footnote w:id="0" w:type="continuationSeparator">
    <w:p w:rsidRDefault="00410DAB" w:rsidP="00537B78" w:rsidR="00410D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0DAB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B9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43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868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St-318/2018-16</izvorni_sadrzaj>
    <derivirana_varijabla naziv="DomainObject.Oznaka_1">St-318/2018-16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St-318/2018</izvorni_sadrzaj>
    <derivirana_varijabla naziv="DomainObject.Predmet.OznakaBroj_1">St-318/2018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KAHLI BEER jednostavno društvo s ograničenom odgovornošću za ugostiteljstvo</izvorni_sadrzaj>
    <derivirana_varijabla naziv="DomainObject.Predmet.ProtustrankaFormated_1">  KAHLI BEER jednostavno društvo s ograničenom odgovornošću za ugostiteljstvo</derivirana_varijabla>
  </DomainObject.Predmet.ProtustrankaFormated>
  <DomainObject.Predmet.ProtustrankaFormatedOIB>
    <izvorni_sadrzaj>  KAHLI BEER jednostavno društvo s ograničenom odgovornošću za ugostiteljstvo, OIB 99563875767</izvorni_sadrzaj>
    <derivirana_varijabla naziv="DomainObject.Predmet.ProtustrankaFormatedOIB_1">  KAHLI BEER jednostavno društvo s ograničenom odgovornošću za ugostiteljstvo, OIB 99563875767</derivirana_varijabla>
  </DomainObject.Predmet.ProtustrankaFormatedOIB>
  <DomainObject.Predmet.ProtustrankaFormatedWithAdress>
    <izvorni_sadrzaj> KAHLI BEER jednostavno društvo s ograničenom odgovornošću za ugostiteljstvo, Marofska 48, 42000 Kućan Marof</izvorni_sadrzaj>
    <derivirana_varijabla naziv="DomainObject.Predmet.ProtustrankaFormatedWithAdress_1"> KAHLI BEER jednostavno društvo s ograničenom odgovornošću za ugostiteljstvo, Marofska 48, 42000 Kućan Marof</derivirana_varijabla>
  </DomainObject.Predmet.ProtustrankaFormatedWithAdress>
  <DomainObject.Predmet.ProtustrankaFormatedWithAdressOIB>
    <izvorni_sadrzaj> KAHLI BEER jednostavno društvo s ograničenom odgovornošću za ugostiteljstvo, OIB 99563875767, Marofska 48, 42000 Kućan Marof</izvorni_sadrzaj>
    <derivirana_varijabla naziv="DomainObject.Predmet.ProtustrankaFormatedWithAdressOIB_1"> KAHLI BEER jednostavno društvo s ograničenom odgovornošću za ugostiteljstvo, OIB 99563875767, Marofska 48, 42000 Kućan Marof</derivirana_varijabla>
  </DomainObject.Predmet.ProtustrankaFormatedWithAdressOIB>
  <DomainObject.Predmet.ProtustrankaWithAdress>
    <izvorni_sadrzaj>KAHLI BEER jednostavno društvo s ograničenom odgovornošću za ugostiteljstvo Marofska 48, 42000 Kućan Marof</izvorni_sadrzaj>
    <derivirana_varijabla naziv="DomainObject.Predmet.ProtustrankaWithAdress_1">KAHLI BEER jednostavno društvo s ograničenom odgovornošću za ugostiteljstvo Marofska 48, 42000 Kućan Marof</derivirana_varijabla>
  </DomainObject.Predmet.ProtustrankaWithAdress>
  <DomainObject.Predmet.ProtustrankaWithAdressOIB>
    <izvorni_sadrzaj>KAHLI BEER jednostavno društvo s ograničenom odgovornošću za ugostiteljstvo, OIB 99563875767, Marofska 48, 42000 Kućan Marof</izvorni_sadrzaj>
    <derivirana_varijabla naziv="DomainObject.Predmet.ProtustrankaWithAdressOIB_1">KAHLI BEER jednostavno društvo s ograničenom odgovornošću za ugostiteljstvo, OIB 99563875767, Marofska 48, 42000 Kućan Marof</derivirana_varijabla>
  </DomainObject.Predmet.ProtustrankaWithAdressOIB>
  <DomainObject.Predmet.ProtustrankaNazivFormated>
    <izvorni_sadrzaj>KAHLI BEER jednostavno društvo s ograničenom odgovornošću za ugostiteljstvo</izvorni_sadrzaj>
    <derivirana_varijabla naziv="DomainObject.Predmet.ProtustrankaNazivFormated_1">KAHLI BEER jednostavno društvo s ograničenom odgovornošću za ugostiteljstvo</derivirana_varijabla>
  </DomainObject.Predmet.ProtustrankaNazivFormated>
  <DomainObject.Predmet.ProtustrankaNazivFormatedOIB>
    <izvorni_sadrzaj>KAHLI BEER jednostavno društvo s ograničenom odgovornošću za ugostiteljstvo, OIB 99563875767</izvorni_sadrzaj>
    <derivirana_varijabla naziv="DomainObject.Predmet.ProtustrankaNazivFormatedOIB_1">KAHLI BEER jednostavno društvo s ograničenom odgovornošću za ugostiteljstvo, OIB 99563875767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75410.35</izvorni_sadrzaj>
    <derivirana_varijabla naziv="DomainObject.Predmet.TrenutnaVrijednost_1">75410.35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KAHLI BEER jednostavno društvo s ograničenom odgovornošću za ugostiteljstvo</item>
    </izvorni_sadrzaj>
    <derivirana_varijabla naziv="DomainObject.Predmet.ProtuStrankaListFormated_1">
      <item>KAHLI BEER jednostavno društvo s ograničenom odgovornošću za ugostiteljstvo</item>
    </derivirana_varijabla>
  </DomainObject.Predmet.ProtuStrankaListFormated>
  <DomainObject.Predmet.ProtuStrankaListFormatedOIB>
    <izvorni_sadrzaj>
      <item>KAHLI BEER jednostavno društvo s ograničenom odgovornošću za ugostiteljstvo, OIB 99563875767</item>
    </izvorni_sadrzaj>
    <derivirana_varijabla naziv="DomainObject.Predmet.ProtuStrankaListFormatedOIB_1">
      <item>KAHLI BEER jednostavno društvo s ograničenom odgovornošću za ugostiteljstvo, OIB 99563875767</item>
    </derivirana_varijabla>
  </DomainObject.Predmet.ProtuStrankaListFormatedOIB>
  <DomainObject.Predmet.ProtuStrankaListFormatedWithAdress>
    <izvorni_sadrzaj>
      <item>KAHLI BEER jednostavno društvo s ograničenom odgovornošću za ugostiteljstvo, Marofska 48, 42000 Kućan Marof</item>
    </izvorni_sadrzaj>
    <derivirana_varijabla naziv="DomainObject.Predmet.ProtuStrankaListFormatedWithAdress_1">
      <item>KAHLI BEER jednostavno društvo s ograničenom odgovornošću za ugostiteljstvo, Marofska 48, 42000 Kućan Marof</item>
    </derivirana_varijabla>
  </DomainObject.Predmet.ProtuStrankaListFormatedWithAdress>
  <DomainObject.Predmet.ProtuStrankaListFormatedWithAdressOIB>
    <izvorni_sadrzaj>
      <item>KAHLI BEER jednostavno društvo s ograničenom odgovornošću za ugostiteljstvo, OIB 99563875767, Marofska 48, 42000 Kućan Marof</item>
    </izvorni_sadrzaj>
    <derivirana_varijabla naziv="DomainObject.Predmet.ProtuStrankaListFormatedWithAdressOIB_1">
      <item>KAHLI BEER jednostavno društvo s ograničenom odgovornošću za ugostiteljstvo, OIB 99563875767, Marofska 48, 42000 Kućan Marof</item>
    </derivirana_varijabla>
  </DomainObject.Predmet.ProtuStrankaListFormatedWithAdressOIB>
  <DomainObject.Predmet.ProtuStrankaListNazivFormated>
    <izvorni_sadrzaj>
      <item>KAHLI BEER jednostavno društvo s ograničenom odgovornošću za ugostiteljstvo</item>
    </izvorni_sadrzaj>
    <derivirana_varijabla naziv="DomainObject.Predmet.ProtuStrankaListNazivFormated_1">
      <item>KAHLI BEER jednostavno društvo s ograničenom odgovornošću za ugostiteljstvo</item>
    </derivirana_varijabla>
  </DomainObject.Predmet.ProtuStrankaListNazivFormated>
  <DomainObject.Predmet.ProtuStrankaListNazivFormatedOIB>
    <izvorni_sadrzaj>
      <item>KAHLI BEER jednostavno društvo s ograničenom odgovornošću za ugostiteljstvo, OIB 99563875767</item>
    </izvorni_sadrzaj>
    <derivirana_varijabla naziv="DomainObject.Predmet.ProtuStrankaListNazivFormatedOIB_1">
      <item>KAHLI BEER jednostavno društvo s ograničenom odgovornošću za ugostiteljstvo, OIB 99563875767</item>
    </derivirana_varijabla>
  </DomainObject.Predmet.ProtuStrankaListNazivFormatedOIB>
  <DomainObject.Predmet.OstaliListFormated>
    <izvorni_sadrzaj>
      <item>Josip Kahlina</item>
      <item>Rikardo Kahlina</item>
      <item>Sudski registar Trgovačkog suda u Varaždinu</item>
      <item>e-Oglasna</item>
    </izvorni_sadrzaj>
    <derivirana_varijabla naziv="DomainObject.Predmet.OstaliListFormated_1">
      <item>Josip Kahlina</item>
      <item>Rikardo Kahlina</item>
      <item>Sudski registar Trgovačkog suda u Varaždinu</item>
      <item>e-Oglasna</item>
    </derivirana_varijabla>
  </DomainObject.Predmet.OstaliListFormated>
  <DomainObject.Predmet.OstaliListFormatedOIB>
    <izvorni_sadrzaj>
      <item>Josip Kahlina, OIB 25199091589</item>
      <item>Rikardo Kahlina, OIB 74304603595</item>
      <item>Sudski registar Trgovačkog suda u Varaždinu</item>
      <item>e-Oglasna</item>
    </izvorni_sadrzaj>
    <derivirana_varijabla naziv="DomainObject.Predmet.OstaliListFormatedOIB_1">
      <item>Josip Kahlina, OIB 25199091589</item>
      <item>Rikardo Kahlina, OIB 74304603595</item>
      <item>Sudski registar Trgovačkog suda u Varaždinu</item>
      <item>e-Oglasna</item>
    </derivirana_varijabla>
  </DomainObject.Predmet.OstaliListFormatedOIB>
  <DomainObject.Predmet.OstaliListFormatedWithAdress>
    <izvorni_sadrzaj>
      <item>Josip Kahlina, Čakovečka 43, 42000 Varaždin</item>
      <item>Rikardo Kahlina, Marofska Ulica 48a, 42000 Kućan Marof</item>
      <item>Sudski registar Trgovačkog suda u Varaždinu, B.Radića 2, 42000 Varaždin</item>
      <item>e-Oglasna</item>
    </izvorni_sadrzaj>
    <derivirana_varijabla naziv="DomainObject.Predmet.OstaliListFormatedWithAdress_1">
      <item>Josip Kahlina, Čakovečka 43, 42000 Varaždin</item>
      <item>Rikardo Kahlina, Marofska Ulica 48a, 42000 Kućan Marof</item>
      <item>Sudski registar Trgovačkog suda u Varaždinu, B.Radića 2, 42000 Varaždin</item>
      <item>e-Oglasna</item>
    </derivirana_varijabla>
  </DomainObject.Predmet.OstaliListFormatedWithAdress>
  <DomainObject.Predmet.OstaliListFormatedWithAdressOIB>
    <izvorni_sadrzaj>
      <item>Josip Kahlina, OIB 25199091589, Čakovečka 43, 42000 Varaždin</item>
      <item>Rikardo Kahlina, OIB 74304603595, Marofska Ulica 48a, 42000 Kućan Marof</item>
      <item>Sudski registar Trgovačkog suda u Varaždinu, B.Radića 2, 42000 Varaždin</item>
      <item>e-Oglasna</item>
    </izvorni_sadrzaj>
    <derivirana_varijabla naziv="DomainObject.Predmet.OstaliListFormatedWithAdressOIB_1">
      <item>Josip Kahlina, OIB 25199091589, Čakovečka 43, 42000 Varaždin</item>
      <item>Rikardo Kahlina, OIB 74304603595, Marofska Ulica 48a, 42000 Kućan Marof</item>
      <item>Sudski registar Trgovačkog suda u Varaždinu, B.Radića 2, 42000 Varaždin</item>
      <item>e-Oglasna</item>
    </derivirana_varijabla>
  </DomainObject.Predmet.OstaliListFormatedWithAdressOIB>
  <DomainObject.Predmet.OstaliListNazivFormated>
    <izvorni_sadrzaj>
      <item>Josip Kahlina</item>
      <item>Rikardo Kahlina</item>
      <item>Sudski registar Trgovačkog suda u Varaždinu</item>
      <item>e-Oglasna</item>
    </izvorni_sadrzaj>
    <derivirana_varijabla naziv="DomainObject.Predmet.OstaliListNazivFormated_1">
      <item>Josip Kahlina</item>
      <item>Rikardo Kahlina</item>
      <item>Sudski registar Trgovačkog suda u Varaždinu</item>
      <item>e-Oglasna</item>
    </derivirana_varijabla>
  </DomainObject.Predmet.OstaliListNazivFormated>
  <DomainObject.Predmet.OstaliListNazivFormatedOIB>
    <izvorni_sadrzaj>
      <item>Josip Kahlina, OIB 25199091589</item>
      <item>Rikardo Kahlina, OIB 74304603595</item>
      <item>Sudski registar Trgovačkog suda u Varaždinu</item>
      <item>e-Oglasna</item>
    </izvorni_sadrzaj>
    <derivirana_varijabla naziv="DomainObject.Predmet.OstaliListNazivFormatedOIB_1">
      <item>Josip Kahlina, OIB 25199091589</item>
      <item>Rikardo Kahlina, OIB 74304603595</item>
      <item>Sudski registar Trgovačkog suda u Varaždinu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>St-318/2018-16</izvorni_sadrzaj>
    <derivirana_varijabla naziv="DomainObject.PoslovniBrojDokumenta_1">St-318/2018-16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KAHLI BEER jednostavno društvo s ograničenom odgovornošću za ugostiteljstvo</izvorni_sadrzaj>
    <derivirana_varijabla naziv="DomainObject.Predmet.ProtustrankaIDrugi_1">KAHLI BEER jednostavno društvo s ograničenom odgovornošću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KAHLI BEER jednostavno društvo s ograničenom odgovornošću za ugostiteljstvo, OIB 99563875767, Marofska 48, 42000 Kućan Marof</izvorni_sadrzaj>
    <derivirana_varijabla naziv="DomainObject.Predmet.ProtustrankaIDrugiAdressOIB_1">KAHLI BEER jednostavno društvo s ograničenom odgovornošću za ugostiteljstvo, OIB 99563875767, Marofska 48,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KAHLI BEER jednostavno društvo s ograničenom odgovornošću za ugostiteljstvo</item>
      <item>Josip Kahlina</item>
      <item>Rikardo Kahlina</item>
      <item>Sudski registar Trgovačkog suda u Varaždinu</item>
      <item>e-Oglasna</item>
    </izvorni_sadrzaj>
    <derivirana_varijabla naziv="DomainObject.Predmet.SudioniciListNaziv_1">
      <item>Financijska agencija</item>
      <item>KAHLI BEER jednostavno društvo s ograničenom odgovornošću za ugostiteljstvo</item>
      <item>Josip Kahlina</item>
      <item>Rikardo Kahlina</item>
      <item>Sudski registar Trgovačkog suda u Varaždinu</item>
      <item>e-Oglasna</item>
    </derivirana_varijabla>
  </DomainObject.Predmet.SudioniciListNaziv>
  <DomainObject.Predmet.SudioniciListAdressOIB>
    <izvorni_sadrzaj>
      <item>Financijska agencija, OIB 85821130368, Ulica grada Vukovara 70,10000 Zagreb</item>
      <item>KAHLI BEER jednostavno društvo s ograničenom odgovornošću za ugostiteljstvo, OIB 99563875767, Marofska 48,42000 Kućan Marof</item>
      <item>Josip Kahlina, OIB 25199091589, Čakovečka 43,42000 Varaždin</item>
      <item>Rikardo Kahlina, OIB 74304603595, Marofska Ulica 48a,42000 Kućan Marof</item>
      <item>Sudski registar Trgovačkog suda u Varaždinu, B.Radića 2,42000 Varaždin</item>
      <item>e-Oglasna</item>
    </izvorni_sadrzaj>
    <derivirana_varijabla naziv="DomainObject.Predmet.SudioniciListAdressOIB_1">
      <item>Financijska agencija, OIB 85821130368, Ulica grada Vukovara 70,10000 Zagreb</item>
      <item>KAHLI BEER jednostavno društvo s ograničenom odgovornošću za ugostiteljstvo, OIB 99563875767, Marofska 48,42000 Kućan Marof</item>
      <item>Josip Kahlina, OIB 25199091589, Čakovečka 43,42000 Varaždin</item>
      <item>Rikardo Kahlina, OIB 74304603595, Marofska Ulica 48a,42000 Kućan Marof</item>
      <item>Sudski registar Trgovačkog suda u Varaždinu,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688188-2551-4FEB-B6BB-E2B9F9D6E0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229</properties:Words>
  <properties:Characters>1176</properties:Characters>
  <properties:Lines>62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2019-05-20T10:09:00Z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St-318/2018-16 / Odluka - Rješenje - određeno ročište radi rasprave o uvjetima za otvaranje stečajnog postupka (odluka_St-318_2018-16.docx)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