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5b22" w14:paraId="a485b22" w:rsidRDefault="000C7E57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 w:rsidRPr="00D72603">
        <w:t>1 St-</w:t>
      </w:r>
      <w:r w:rsidR="00036BCB">
        <w:t>137/2017-5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 w:rsidRPr="00D72603"/>
    <w:p w:rsidRDefault="00924FFF" w:rsidP="00924FFF" w:rsidR="00924FFF" w:rsidRPr="00D72603">
      <w:r w:rsidRPr="00D72603">
        <w:t>REPUBLIKA HRVATSKA</w:t>
      </w:r>
    </w:p>
    <w:p w:rsidRDefault="00924FFF" w:rsidP="00924FFF" w:rsidR="00924FFF" w:rsidRPr="00D72603">
      <w:r w:rsidRPr="00D72603">
        <w:t>TRGOVAČKI SUD U ZADRU</w:t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  <w:r w:rsidRPr="00D72603">
        <w:tab/>
      </w:r>
    </w:p>
    <w:p w:rsidRDefault="009B1942" w:rsidP="009B1942" w:rsidR="009B1942">
      <w:r>
        <w:t>Dr. Franje Tuđmana 35</w:t>
      </w:r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>Trgovački sud u Zadru</w:t>
      </w:r>
      <w:r w:rsidR="003030D8">
        <w:t xml:space="preserve"> (OIB: 39670464653)</w:t>
      </w:r>
      <w:r w:rsidRPr="00D72603">
        <w:t>, po sucu tog suda Ardeni Bajlo,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036BCB">
        <w:t xml:space="preserve">Stečajna masa iza AUTOCENTAR MITROVIĆ d.o.o. ''u stečaju'', OIB: </w:t>
      </w:r>
      <w:r w:rsidR="00036BCB" w:rsidRPr="00791FB5">
        <w:t>72318313836</w:t>
      </w:r>
      <w:r w:rsidR="00036BCB">
        <w:t xml:space="preserve">, Pag, </w:t>
      </w:r>
      <w:proofErr w:type="spellStart"/>
      <w:r w:rsidR="00036BCB">
        <w:t>Šimuni</w:t>
      </w:r>
      <w:proofErr w:type="spellEnd"/>
      <w:r w:rsidR="00036BCB">
        <w:t xml:space="preserve"> 142,  </w:t>
      </w:r>
      <w:r w:rsidR="00036BCB" w:rsidRPr="00FB0FAF">
        <w:t xml:space="preserve">zastupanom po stečajnom upravitelju </w:t>
      </w:r>
      <w:r w:rsidR="00036BCB">
        <w:t>stečajne mase Milanu Ljubičiću</w:t>
      </w:r>
      <w:r w:rsidR="0075400E">
        <w:t>,</w:t>
      </w:r>
      <w:r w:rsidR="0075400E" w:rsidRPr="00D35C6E">
        <w:t xml:space="preserve"> dana</w:t>
      </w:r>
      <w:r w:rsidR="0039513A">
        <w:t xml:space="preserve"> </w:t>
      </w:r>
      <w:r w:rsidR="001B25E7">
        <w:t>4.</w:t>
      </w:r>
      <w:r w:rsidR="00036BCB">
        <w:t xml:space="preserve"> svibnja</w:t>
      </w:r>
      <w:r w:rsidR="0039513A">
        <w:t xml:space="preserve"> 2017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B9355E" w:rsidR="0039513A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036BCB">
        <w:t xml:space="preserve">Stečajna masa iza AUTOCENTAR MITROVIĆ d.o.o. ''u stečaju'', OIB: </w:t>
      </w:r>
      <w:r w:rsidR="00036BCB" w:rsidRPr="00791FB5">
        <w:t>72318313836</w:t>
      </w:r>
      <w:r w:rsidR="00036BCB">
        <w:t xml:space="preserve">, Pag, </w:t>
      </w:r>
      <w:proofErr w:type="spellStart"/>
      <w:r w:rsidR="00036BCB">
        <w:t>Šimuni</w:t>
      </w:r>
      <w:proofErr w:type="spellEnd"/>
      <w:r w:rsidR="00036BCB">
        <w:t xml:space="preserve"> 142</w:t>
      </w:r>
      <w:r w:rsidRPr="0082330F">
        <w:t>.</w:t>
      </w:r>
    </w:p>
    <w:p w:rsidRDefault="00B9355E" w:rsidP="00B9355E" w:rsidR="00B9355E" w:rsidRPr="0082330F">
      <w:pPr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646712" w:rsidP="00646712" w:rsidR="00646712">
      <w:pPr>
        <w:ind w:firstLine="708"/>
        <w:jc w:val="both"/>
      </w:pPr>
      <w:r>
        <w:t xml:space="preserve">Stečajni upravitelj podnio je prijedlog za nastavak postupka radi naknadne diobe, navodeći da su tijekom vođenja postupka stečajne mase stečajnog dužnika ostvarene pretpostavke da se zadržani iznosi podijele u naknadnoj diobi stečajnim vjerovnicima. </w:t>
      </w:r>
    </w:p>
    <w:p w:rsidRDefault="00646712" w:rsidP="00646712" w:rsidR="00646712">
      <w:pPr>
        <w:ind w:firstLine="708"/>
        <w:jc w:val="both"/>
      </w:pPr>
      <w:r>
        <w:t>Postupajući po prijedlogu sud je dana 29. ožujka 2017. donio rješenje o nastavku postupka i dao suglasnost za naknadnu diobu.</w:t>
      </w:r>
    </w:p>
    <w:p w:rsidRDefault="00646712" w:rsidP="00646712" w:rsidR="00646712">
      <w:pPr>
        <w:jc w:val="both"/>
      </w:pPr>
      <w:r>
        <w:t xml:space="preserve">            Stečajni upravitelj je potom 27. travnja 2017. izvijestio sud da je naknadna dioba obavljena prema diobnom popisu, </w:t>
      </w:r>
      <w:r w:rsidR="001B25E7">
        <w:t xml:space="preserve">odnosno da su rezervirana sredstva za one vjerovnike koji na vrijeme nisu dostavili potrebne podatke o žiro računu, </w:t>
      </w:r>
      <w:r>
        <w:t xml:space="preserve">pa je stoga postupajući temeljem članka 289. stavak 8. Stečajnog zakona (Narodne novine broj 71/15) valjalo zaključiti ovaj postupak. </w:t>
      </w:r>
    </w:p>
    <w:p w:rsidRDefault="00B9355E" w:rsidP="00B9355E" w:rsidR="00B9355E">
      <w:pPr>
        <w:rPr>
          <w:sz w:val="22"/>
          <w:szCs w:val="22"/>
        </w:rPr>
      </w:pPr>
    </w:p>
    <w:p w:rsidRDefault="00D72603" w:rsidP="00443952" w:rsidR="00D72603">
      <w:pPr>
        <w:ind w:firstLine="708"/>
        <w:jc w:val="both"/>
      </w:pPr>
    </w:p>
    <w:p w:rsidRDefault="00D72603" w:rsidP="00DC1AD3" w:rsidR="00D72603">
      <w:pPr>
        <w:jc w:val="center"/>
      </w:pPr>
      <w:r>
        <w:t>U</w:t>
      </w:r>
      <w:r w:rsidR="00924FFF" w:rsidRPr="00DC1AD3">
        <w:t xml:space="preserve"> Zadru, </w:t>
      </w:r>
      <w:r w:rsidR="001B25E7">
        <w:t>4.</w:t>
      </w:r>
      <w:r w:rsidR="00036BCB">
        <w:t xml:space="preserve"> svibnja</w:t>
      </w:r>
      <w:r w:rsidR="0039513A">
        <w:t xml:space="preserve"> 2017</w:t>
      </w:r>
      <w:r w:rsidR="00900794">
        <w:t>.</w:t>
      </w:r>
    </w:p>
    <w:p w:rsidRDefault="00D72603" w:rsidP="00DC1AD3" w:rsidR="00D72603" w:rsidRPr="00DC1AD3">
      <w:pPr>
        <w:jc w:val="center"/>
      </w:pPr>
    </w:p>
    <w:p w:rsidRDefault="00F533AB" w:rsidP="00B03DF3" w:rsidR="00F533AB">
      <w:pPr>
        <w:jc w:val="right"/>
      </w:pPr>
      <w:r w:rsidRPr="00F60CD9">
        <w:t xml:space="preserve">                                   </w:t>
      </w:r>
      <w:r>
        <w:t xml:space="preserve">                      </w:t>
      </w:r>
      <w:r w:rsidR="0039513A">
        <w:t>S</w:t>
      </w:r>
      <w:r w:rsidRPr="002C500F">
        <w:t>u</w:t>
      </w:r>
      <w:r w:rsidR="00900794">
        <w:t>tkinja</w:t>
      </w:r>
      <w:r>
        <w:t>:</w:t>
      </w:r>
    </w:p>
    <w:p w:rsidRDefault="00F533AB" w:rsidP="005B52D5" w:rsidR="00F533A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03DF3">
        <w:t>Ardena Bajlo</w:t>
      </w:r>
    </w:p>
    <w:p w:rsidRDefault="00D72603" w:rsidP="00924FFF" w:rsidR="00D72603"/>
    <w:p w:rsidRDefault="00924FFF" w:rsidP="00924FFF" w:rsidR="00924FFF" w:rsidRPr="00D72603">
      <w:r w:rsidRPr="00D72603">
        <w:t>POUKA O PRAVNOM LIJEKU: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68395E" w:rsidP="0068395E" w:rsidR="0068395E">
      <w:pPr>
        <w:numPr>
          <w:ilvl w:val="0"/>
          <w:numId w:val="4"/>
        </w:numPr>
      </w:pPr>
      <w:r>
        <w:t xml:space="preserve">stečajnom upravitelju  </w:t>
      </w:r>
      <w:r w:rsidR="002C312D">
        <w:t xml:space="preserve">- </w:t>
      </w:r>
      <w:proofErr w:type="spellStart"/>
      <w:r w:rsidR="002C312D">
        <w:t>mailom</w:t>
      </w:r>
      <w:proofErr w:type="spellEnd"/>
      <w:r w:rsidR="002C312D">
        <w:t xml:space="preserve"> 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R="00BE6C59" w:rsidRPr="00DC1AD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36BCB"/>
    <w:rsid w:val="00052052"/>
    <w:rsid w:val="000C7E57"/>
    <w:rsid w:val="00194973"/>
    <w:rsid w:val="001B25E7"/>
    <w:rsid w:val="00242827"/>
    <w:rsid w:val="002C312D"/>
    <w:rsid w:val="003030D8"/>
    <w:rsid w:val="0039513A"/>
    <w:rsid w:val="003B391E"/>
    <w:rsid w:val="003E5996"/>
    <w:rsid w:val="00443952"/>
    <w:rsid w:val="004E3574"/>
    <w:rsid w:val="00584B22"/>
    <w:rsid w:val="005A1684"/>
    <w:rsid w:val="005B52D5"/>
    <w:rsid w:val="005F4FE6"/>
    <w:rsid w:val="00622DF8"/>
    <w:rsid w:val="00646712"/>
    <w:rsid w:val="0067170D"/>
    <w:rsid w:val="00672577"/>
    <w:rsid w:val="0068395E"/>
    <w:rsid w:val="00694FD9"/>
    <w:rsid w:val="006D5987"/>
    <w:rsid w:val="00701EB4"/>
    <w:rsid w:val="00724DED"/>
    <w:rsid w:val="0075400E"/>
    <w:rsid w:val="008E1367"/>
    <w:rsid w:val="00900794"/>
    <w:rsid w:val="00924FFF"/>
    <w:rsid w:val="009B1942"/>
    <w:rsid w:val="009E5554"/>
    <w:rsid w:val="00A163E1"/>
    <w:rsid w:val="00A94666"/>
    <w:rsid w:val="00AB2FCA"/>
    <w:rsid w:val="00B03DF3"/>
    <w:rsid w:val="00B9355E"/>
    <w:rsid w:val="00BE6C59"/>
    <w:rsid w:val="00BE7B43"/>
    <w:rsid w:val="00C21497"/>
    <w:rsid w:val="00D72603"/>
    <w:rsid w:val="00DC1AD3"/>
    <w:rsid w:val="00E06B02"/>
    <w:rsid w:val="00E23C7D"/>
    <w:rsid w:val="00EB1098"/>
    <w:rsid w:val="00EC5339"/>
    <w:rsid w:val="00F21650"/>
    <w:rsid w:val="00F533AB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C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C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C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C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C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3C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C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C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C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C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2017.</izvorni_sadrzaj>
    <derivirana_varijabla naziv="DomainObject.Predmet.DatumOsnivanja_1">29.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St-137/2017</izvorni_sadrzaj>
    <derivirana_varijabla naziv="DomainObject.Predmet.OznakaBroj_1">St-137/2017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AUTOCENTAR MITROVIĆ društvo s ograničenom odgovornošću za trgovinu automobilima, dijelovima i opremom</izvorni_sadrzaj>
    <derivirana_varijabla naziv="DomainObject.Predmet.ProtustrankaFormated_1">  AUTOCENTAR MITROVIĆ društvo s ograničenom odgovornošću za trgovinu automobilima, dijelovima i opremom</derivirana_varijabla>
  </DomainObject.Predmet.ProtustrankaFormated>
  <DomainObject.Predmet.ProtustrankaFormatedOIB>
    <izvorni_sadrzaj>  AUTOCENTAR MITROVIĆ društvo s ograničenom odgovornošću za trgovinu automobilima, dijelovima i opremom, OIB 57899781351</izvorni_sadrzaj>
    <derivirana_varijabla naziv="DomainObject.Predmet.ProtustrankaFormatedOIB_1">  AUTOCENTAR MITROVIĆ društvo s ograničenom odgovornošću za trgovinu automobilima, dijelovima i opremom, OIB 57899781351</derivirana_varijabla>
  </DomainObject.Predmet.ProtustrankaFormatedOIB>
  <DomainObject.Predmet.ProtustrankaFormatedWithAdress>
    <izvorni_sadrzaj> AUTOCENTAR MITROVIĆ društvo s ograničenom odgovornošću za trgovinu automobilima, dijelovima i opremom, Zagrebačka 94, 23000 Zadar</izvorni_sadrzaj>
    <derivirana_varijabla naziv="DomainObject.Predmet.ProtustrankaFormatedWithAdress_1"> AUTOCENTAR MITROVIĆ društvo s ograničenom odgovornošću za trgovinu automobilima, dijelovima i opremom, Zagrebačka 94, 23000 Zadar</derivirana_varijabla>
  </DomainObject.Predmet.ProtustrankaFormatedWithAdress>
  <DomainObject.Predmet.ProtustrankaFormatedWithAdressOIB>
    <izvorni_sadrzaj> AUTOCENTAR MITROVIĆ društvo s ograničenom odgovornošću za trgovinu automobilima, dijelovima i opremom, OIB 57899781351, Zagrebačka 94, 23000 Zadar</izvorni_sadrzaj>
    <derivirana_varijabla naziv="DomainObject.Predmet.ProtustrankaFormatedWithAdressOIB_1"> AUTOCENTAR MITROVIĆ društvo s ograničenom odgovornošću za trgovinu automobilima, dijelovima i opremom, OIB 57899781351, Zagrebačka 94, 23000 Zadar</derivirana_varijabla>
  </DomainObject.Predmet.ProtustrankaFormatedWithAdressOIB>
  <DomainObject.Predmet.ProtustrankaWithAdress>
    <izvorni_sadrzaj>AUTOCENTAR MITROVIĆ društvo s ograničenom odgovornošću za trgovinu automobilima, dijelovima i opremom Zagrebačka 94, 23000 Zadar</izvorni_sadrzaj>
    <derivirana_varijabla naziv="DomainObject.Predmet.ProtustrankaWithAdress_1">AUTOCENTAR MITROVIĆ društvo s ograničenom odgovornošću za trgovinu automobilima, dijelovima i opremom Zagrebačka 94, 23000 Zadar</derivirana_varijabla>
  </DomainObject.Predmet.ProtustrankaWithAdress>
  <DomainObject.Predmet.ProtustrankaWithAdressOIB>
    <izvorni_sadrzaj>AUTOCENTAR MITROVIĆ društvo s ograničenom odgovornošću za trgovinu automobilima, dijelovima i opremom, OIB 57899781351, Zagrebačka 94, 23000 Zadar</izvorni_sadrzaj>
    <derivirana_varijabla naziv="DomainObject.Predmet.ProtustrankaWithAdressOIB_1">AUTOCENTAR MITROVIĆ društvo s ograničenom odgovornošću za trgovinu automobilima, dijelovima i opremom, OIB 57899781351, Zagrebačka 94, 23000 Zadar</derivirana_varijabla>
  </DomainObject.Predmet.ProtustrankaWithAdressOIB>
  <DomainObject.Predmet.ProtustrankaNazivFormated>
    <izvorni_sadrzaj>AUTOCENTAR MITROVIĆ društvo s ograničenom odgovornošću za trgovinu automobilima, dijelovima i opremom</izvorni_sadrzaj>
    <derivirana_varijabla naziv="DomainObject.Predmet.ProtustrankaNazivFormated_1">AUTOCENTAR MITROVIĆ društvo s ograničenom odgovornošću za trgovinu automobilima, dijelovima i opremom</derivirana_varijabla>
  </DomainObject.Predmet.ProtustrankaNazivFormated>
  <DomainObject.Predmet.ProtustrankaNazivFormatedOIB>
    <izvorni_sadrzaj>AUTOCENTAR MITROVIĆ društvo s ograničenom odgovornošću za trgovinu automobilima, dijelovima i opremom, OIB 57899781351</izvorni_sadrzaj>
    <derivirana_varijabla naziv="DomainObject.Predmet.ProtustrankaNazivFormatedOIB_1">AUTOCENTAR MITROVIĆ društvo s ograničenom odgovornošću za trgovinu automobilima, dijelovima i opremom, OIB 57899781351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LUKA MITROVIĆ</izvorni_sadrzaj>
    <derivirana_varijabla naziv="DomainObject.Predmet.StrankaFormated_1">  LUKA MITROVIĆ</derivirana_varijabla>
  </DomainObject.Predmet.StrankaFormated>
  <DomainObject.Predmet.StrankaFormatedOIB>
    <izvorni_sadrzaj>  LUKA MITROVIĆ</izvorni_sadrzaj>
    <derivirana_varijabla naziv="DomainObject.Predmet.StrankaFormatedOIB_1">  LUKA MITROVIĆ</derivirana_varijabla>
  </DomainObject.Predmet.StrankaFormatedOIB>
  <DomainObject.Predmet.StrankaFormatedWithAdress>
    <izvorni_sadrzaj> LUKA MITROVIĆ</izvorni_sadrzaj>
    <derivirana_varijabla naziv="DomainObject.Predmet.StrankaFormatedWithAdress_1"> LUKA MITROVIĆ</derivirana_varijabla>
  </DomainObject.Predmet.StrankaFormatedWithAdress>
  <DomainObject.Predmet.StrankaFormatedWithAdressOIB>
    <izvorni_sadrzaj> LUKA MITROVIĆ</izvorni_sadrzaj>
    <derivirana_varijabla naziv="DomainObject.Predmet.StrankaFormatedWithAdressOIB_1"> LUKA MITROVIĆ</derivirana_varijabla>
  </DomainObject.Predmet.StrankaFormatedWithAdressOIB>
  <DomainObject.Predmet.StrankaWithAdress>
    <izvorni_sadrzaj>LUKA MITROVIĆ </izvorni_sadrzaj>
    <derivirana_varijabla naziv="DomainObject.Predmet.StrankaWithAdress_1">LUKA MITROVIĆ </derivirana_varijabla>
  </DomainObject.Predmet.StrankaWithAdress>
  <DomainObject.Predmet.StrankaWithAdressOIB>
    <izvorni_sadrzaj>LUKA MITROVIĆ</izvorni_sadrzaj>
    <derivirana_varijabla naziv="DomainObject.Predmet.StrankaWithAdressOIB_1">LUKA MITROVIĆ</derivirana_varijabla>
  </DomainObject.Predmet.StrankaWithAdressOIB>
  <DomainObject.Predmet.StrankaNazivFormated>
    <izvorni_sadrzaj>LUKA MITROVIĆ</izvorni_sadrzaj>
    <derivirana_varijabla naziv="DomainObject.Predmet.StrankaNazivFormated_1">LUKA MITROVIĆ</derivirana_varijabla>
  </DomainObject.Predmet.StrankaNazivFormated>
  <DomainObject.Predmet.StrankaNazivFormatedOIB>
    <izvorni_sadrzaj>LUKA MITROVIĆ</izvorni_sadrzaj>
    <derivirana_varijabla naziv="DomainObject.Predmet.StrankaNazivFormatedOIB_1">LUKA MITROVIĆ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LUKA MITROVIĆ</item>
    </izvorni_sadrzaj>
    <derivirana_varijabla naziv="DomainObject.Predmet.StrankaListFormated_1">
      <item>LUKA MITROVIĆ</item>
    </derivirana_varijabla>
  </DomainObject.Predmet.StrankaListFormated>
  <DomainObject.Predmet.StrankaListFormatedOIB>
    <izvorni_sadrzaj>
      <item>LUKA MITROVIĆ</item>
    </izvorni_sadrzaj>
    <derivirana_varijabla naziv="DomainObject.Predmet.StrankaListFormatedOIB_1">
      <item>LUKA MITROVIĆ</item>
    </derivirana_varijabla>
  </DomainObject.Predmet.StrankaListFormatedOIB>
  <DomainObject.Predmet.StrankaListFormatedWithAdress>
    <izvorni_sadrzaj>
      <item>LUKA MITROVIĆ</item>
    </izvorni_sadrzaj>
    <derivirana_varijabla naziv="DomainObject.Predmet.StrankaListFormatedWithAdress_1">
      <item>LUKA MITROVIĆ</item>
    </derivirana_varijabla>
  </DomainObject.Predmet.StrankaListFormatedWithAdress>
  <DomainObject.Predmet.StrankaListFormatedWithAdressOIB>
    <izvorni_sadrzaj>
      <item>LUKA MITROVIĆ</item>
    </izvorni_sadrzaj>
    <derivirana_varijabla naziv="DomainObject.Predmet.StrankaListFormatedWithAdressOIB_1">
      <item>LUKA MITROVIĆ</item>
    </derivirana_varijabla>
  </DomainObject.Predmet.StrankaListFormatedWithAdressOIB>
  <DomainObject.Predmet.StrankaListNazivFormated>
    <izvorni_sadrzaj>
      <item>LUKA MITROVIĆ</item>
    </izvorni_sadrzaj>
    <derivirana_varijabla naziv="DomainObject.Predmet.StrankaListNazivFormated_1">
      <item>LUKA MITROVIĆ</item>
    </derivirana_varijabla>
  </DomainObject.Predmet.StrankaListNazivFormated>
  <DomainObject.Predmet.StrankaListNazivFormatedOIB>
    <izvorni_sadrzaj>
      <item>LUKA MITROVIĆ</item>
    </izvorni_sadrzaj>
    <derivirana_varijabla naziv="DomainObject.Predmet.StrankaListNazivFormatedOIB_1">
      <item>LUKA MITROVIĆ</item>
    </derivirana_varijabla>
  </DomainObject.Predmet.StrankaListNazivFormatedOIB>
  <DomainObject.Predmet.ProtuStrankaListFormated>
    <izvorni_sadrzaj>
      <item>AUTOCENTAR MITROVIĆ društvo s ograničenom odgovornošću za trgovinu automobilima, dijelovima i opremom</item>
    </izvorni_sadrzaj>
    <derivirana_varijabla naziv="DomainObject.Predmet.ProtuStrankaListFormated_1">
      <item>AUTOCENTAR MITROVIĆ društvo s ograničenom odgovornošću za trgovinu automobilima, dijelovima i opremom</item>
    </derivirana_varijabla>
  </DomainObject.Predmet.ProtuStrankaListFormated>
  <DomainObject.Predmet.ProtuStrankaListFormatedOIB>
    <izvorni_sadrzaj>
      <item>AUTOCENTAR MITROVIĆ društvo s ograničenom odgovornošću za trgovinu automobilima, dijelovima i opremom, OIB 57899781351</item>
    </izvorni_sadrzaj>
    <derivirana_varijabla naziv="DomainObject.Predmet.ProtuStrankaListFormatedOIB_1">
      <item>AUTOCENTAR MITROVIĆ društvo s ograničenom odgovornošću za trgovinu automobilima, dijelovima i opremom, OIB 57899781351</item>
    </derivirana_varijabla>
  </DomainObject.Predmet.ProtuStrankaListFormatedOIB>
  <DomainObject.Predmet.ProtuStrankaListFormatedWithAdress>
    <izvorni_sadrzaj>
      <item>AUTOCENTAR MITROVIĆ društvo s ograničenom odgovornošću za trgovinu automobilima, dijelovima i opremom, Zagrebačka 94, 23000 Zadar</item>
    </izvorni_sadrzaj>
    <derivirana_varijabla naziv="DomainObject.Predmet.ProtuStrankaListFormatedWithAdress_1">
      <item>AUTOCENTAR MITROVIĆ društvo s ograničenom odgovornošću za trgovinu automobilima, dijelovima i opremom, Zagrebačka 94, 23000 Zadar</item>
    </derivirana_varijabla>
  </DomainObject.Predmet.ProtuStrankaListFormatedWithAdress>
  <DomainObject.Predmet.ProtuStrankaListFormatedWithAdressOIB>
    <izvorni_sadrzaj>
      <item>AUTOCENTAR MITROVIĆ društvo s ograničenom odgovornošću za trgovinu automobilima, dijelovima i opremom, OIB 57899781351, Zagrebačka 94, 23000 Zadar</item>
    </izvorni_sadrzaj>
    <derivirana_varijabla naziv="DomainObject.Predmet.ProtuStrankaListFormatedWithAdressOIB_1">
      <item>AUTOCENTAR MITROVIĆ društvo s ograničenom odgovornošću za trgovinu automobilima, dijelovima i opremom, OIB 57899781351, Zagrebačka 94, 23000 Zadar</item>
    </derivirana_varijabla>
  </DomainObject.Predmet.ProtuStrankaListFormatedWithAdressOIB>
  <DomainObject.Predmet.ProtuStrankaListNazivFormated>
    <izvorni_sadrzaj>
      <item>AUTOCENTAR MITROVIĆ društvo s ograničenom odgovornošću za trgovinu automobilima, dijelovima i opremom</item>
    </izvorni_sadrzaj>
    <derivirana_varijabla naziv="DomainObject.Predmet.ProtuStrankaListNazivFormated_1">
      <item>AUTOCENTAR MITROVIĆ društvo s ograničenom odgovornošću za trgovinu automobilima, dijelovima i opremom</item>
    </derivirana_varijabla>
  </DomainObject.Predmet.ProtuStrankaListNazivFormated>
  <DomainObject.Predmet.ProtuStrankaListNazivFormatedOIB>
    <izvorni_sadrzaj>
      <item>AUTOCENTAR MITROVIĆ društvo s ograničenom odgovornošću za trgovinu automobilima, dijelovima i opremom, OIB 57899781351</item>
    </izvorni_sadrzaj>
    <derivirana_varijabla naziv="DomainObject.Predmet.ProtuStrankaListNazivFormatedOIB_1">
      <item>AUTOCENTAR MITROVIĆ društvo s ograničenom odgovornošću za trgovinu automobilima, dijelovima i opremom, OIB 57899781351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LUKA MITROVIĆ</izvorni_sadrzaj>
    <derivirana_varijabla naziv="DomainObject.Predmet.StrankaIDrugi_1">LUKA MITROVIĆ</derivirana_varijabla>
  </DomainObject.Predmet.StrankaIDrugi>
  <DomainObject.Predmet.ProtustrankaIDrugi>
    <izvorni_sadrzaj>AUTOCENTAR MITROVIĆ društvo s ograničenom odgovornošću za trgovinu automobilima, dijelovima i opremom</izvorni_sadrzaj>
    <derivirana_varijabla naziv="DomainObject.Predmet.ProtustrankaIDrugi_1">AUTOCENTAR MITROVIĆ društvo s ograničenom odgovornošću za trgovinu automobilima, dijelovima i opremom</derivirana_varijabla>
  </DomainObject.Predmet.ProtustrankaIDrugi>
  <DomainObject.Predmet.StrankaIDrugiAdressOIB>
    <izvorni_sadrzaj>LUKA MITROVIĆ</izvorni_sadrzaj>
    <derivirana_varijabla naziv="DomainObject.Predmet.StrankaIDrugiAdressOIB_1">LUKA MITROVIĆ</derivirana_varijabla>
  </DomainObject.Predmet.StrankaIDrugiAdressOIB>
  <DomainObject.Predmet.ProtustrankaIDrugiAdressOIB>
    <izvorni_sadrzaj>AUTOCENTAR MITROVIĆ društvo s ograničenom odgovornošću za trgovinu automobilima, dijelovima i opremom, OIB 57899781351, Zagrebačka 94, 23000 Zadar</izvorni_sadrzaj>
    <derivirana_varijabla naziv="DomainObject.Predmet.ProtustrankaIDrugiAdressOIB_1">AUTOCENTAR MITROVIĆ društvo s ograničenom odgovornošću za trgovinu automobilima, dijelovima i opremom, OIB 57899781351, Zagrebačka 94,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AUTOCENTAR MITROVIĆ društvo s ograničenom odgovornošću za trgovinu automobilima, dijelovima i opremom</item>
      <item>LUKA MITROVIĆ</item>
    </izvorni_sadrzaj>
    <derivirana_varijabla naziv="DomainObject.Predmet.SudioniciListNaziv_1">
      <item>AUTOCENTAR MITROVIĆ društvo s ograničenom odgovornošću za trgovinu automobilima, dijelovima i opremom</item>
      <item>LUKA MITROVIĆ</item>
    </derivirana_varijabla>
  </DomainObject.Predmet.SudioniciListNaziv>
  <DomainObject.Predmet.SudioniciListAdressOIB>
    <izvorni_sadrzaj>
      <item>AUTOCENTAR MITROVIĆ društvo s ograničenom odgovornošću za trgovinu automobilima, dijelovima i opremom, OIB 57899781351, Zagrebačka 94,23000 Zadar</item>
      <item>LUKA MITROVIĆ</item>
    </izvorni_sadrzaj>
    <derivirana_varijabla naziv="DomainObject.Predmet.SudioniciListAdressOIB_1">
      <item>AUTOCENTAR MITROVIĆ društvo s ograničenom odgovornošću za trgovinu automobilima, dijelovima i opremom, OIB 57899781351, Zagrebačka 94,23000 Zadar</item>
      <item>LUKA MITROVIĆ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57899781351</item>
      <item>, OIB null</item>
    </izvorni_sadrzaj>
    <derivirana_varijabla naziv="DomainObject.Predmet.SudioniciListNazivOIB_1">
      <item>, OIB 57899781351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273</properties:Words>
  <properties:Characters>1407</properties:Characters>
  <properties:Lines>49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2017-04-27T09:43:00Z</dcterms:created>
  <dc:creator>Ardena Bajlo</dc:creator>
  <cp:lastModifiedBy>Martina Kalmeta</cp:lastModifiedBy>
  <cp:lastPrinted>2015-09-30T09:26:00Z</cp:lastPrinted>
  <dcterms:modified xmlns:xsi="http://www.w3.org/2001/XMLSchema-instance" xsi:type="dcterms:W3CDTF">2017-05-04T08:35:00Z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