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6959" w14:paraId="ba76959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D53CB">
        <w:t>1</w:t>
      </w:r>
      <w:r w:rsidR="00CF3EE7">
        <w:t>7</w:t>
      </w:r>
      <w:r w:rsidR="006B53E4">
        <w:t>5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09428E">
        <w:t xml:space="preserve"> </w:t>
      </w:r>
      <w:r w:rsidR="006B53E4" w:rsidRPr="006B53E4">
        <w:t>LANA jednostavno društvo s ograničenom odgovornošću za računovodstvo i usluge</w:t>
      </w:r>
      <w:r w:rsidR="006B53E4">
        <w:t xml:space="preserve"> Vrbanja, Josipa Kozarca 36, </w:t>
      </w:r>
      <w:proofErr w:type="spellStart"/>
      <w:r w:rsidR="006B53E4">
        <w:t>OIB</w:t>
      </w:r>
      <w:proofErr w:type="spellEnd"/>
      <w:r w:rsidR="006B53E4">
        <w:t xml:space="preserve">: </w:t>
      </w:r>
      <w:r w:rsidR="006B53E4" w:rsidRPr="006B53E4">
        <w:t>63233936659</w:t>
      </w:r>
      <w:r w:rsidR="006B53E4">
        <w:t xml:space="preserve">, </w:t>
      </w:r>
      <w:proofErr w:type="spellStart"/>
      <w:r w:rsidR="006B53E4">
        <w:t>MBS</w:t>
      </w:r>
      <w:proofErr w:type="spellEnd"/>
      <w:r w:rsidR="006B53E4">
        <w:t xml:space="preserve">: 030178363, </w:t>
      </w:r>
      <w:r>
        <w:t>temeljem članka 430. Stečajnog zakona (Narodne novine 71/15), dana</w:t>
      </w:r>
      <w:r w:rsidR="00920CF8">
        <w:t xml:space="preserve"> </w:t>
      </w:r>
      <w:r w:rsidR="0009428E">
        <w:t>2</w:t>
      </w:r>
      <w:r w:rsidR="004777F8">
        <w:t>3</w:t>
      </w:r>
      <w:r w:rsidR="00920CF8">
        <w:t xml:space="preserve">. veljače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r w:rsidR="006B53E4" w:rsidRPr="006B53E4">
        <w:t>LANA jednostavno društvo s ograničenom odgovornošću za računovodstvo i usluge</w:t>
      </w:r>
      <w:r w:rsidR="006B53E4">
        <w:t xml:space="preserve"> Vrbanja, Josipa Kozarca 36, </w:t>
      </w:r>
      <w:proofErr w:type="spellStart"/>
      <w:r w:rsidR="006B53E4">
        <w:t>OIB</w:t>
      </w:r>
      <w:proofErr w:type="spellEnd"/>
      <w:r w:rsidR="006B53E4">
        <w:t xml:space="preserve">: </w:t>
      </w:r>
      <w:r w:rsidR="006B53E4" w:rsidRPr="006B53E4">
        <w:t>63233936659</w:t>
      </w:r>
      <w:r w:rsidR="006B53E4">
        <w:t xml:space="preserve">, </w:t>
      </w:r>
      <w:proofErr w:type="spellStart"/>
      <w:r w:rsidR="006B53E4">
        <w:t>MBS</w:t>
      </w:r>
      <w:proofErr w:type="spellEnd"/>
      <w:r w:rsidR="006B53E4">
        <w:t>: 030178363, iznosi 29.727,17 kn.</w:t>
      </w:r>
      <w:r w:rsidR="004777F8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D6B1F">
        <w:t xml:space="preserve"> </w:t>
      </w:r>
      <w:r w:rsidR="006B53E4">
        <w:t xml:space="preserve">Janja </w:t>
      </w:r>
      <w:proofErr w:type="spellStart"/>
      <w:r w:rsidR="006B53E4">
        <w:t>Nikoljačić</w:t>
      </w:r>
      <w:proofErr w:type="spellEnd"/>
      <w:r w:rsidR="006B53E4">
        <w:t xml:space="preserve"> iz Vrbanje, Josipa Kozarca 36,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D53CB">
        <w:t>1</w:t>
      </w:r>
      <w:r w:rsidR="00CF3EE7">
        <w:t>7</w:t>
      </w:r>
      <w:r w:rsidR="006B53E4">
        <w:t>5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C82270">
        <w:t>2</w:t>
      </w:r>
      <w:r w:rsidR="004777F8">
        <w:t>3</w:t>
      </w:r>
      <w:r w:rsidR="00920CF8">
        <w:t xml:space="preserve">. veljače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9428E"/>
    <w:rsid w:val="000F5F58"/>
    <w:rsid w:val="001163B9"/>
    <w:rsid w:val="00125B99"/>
    <w:rsid w:val="001702A3"/>
    <w:rsid w:val="001744F2"/>
    <w:rsid w:val="001B2234"/>
    <w:rsid w:val="001C5A25"/>
    <w:rsid w:val="001C6776"/>
    <w:rsid w:val="001D042F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726DA"/>
    <w:rsid w:val="004777F8"/>
    <w:rsid w:val="004D53CB"/>
    <w:rsid w:val="0053343C"/>
    <w:rsid w:val="005761C7"/>
    <w:rsid w:val="005B153D"/>
    <w:rsid w:val="005B7479"/>
    <w:rsid w:val="006437E1"/>
    <w:rsid w:val="00647F89"/>
    <w:rsid w:val="00666AF0"/>
    <w:rsid w:val="00686903"/>
    <w:rsid w:val="006A4595"/>
    <w:rsid w:val="006B53E4"/>
    <w:rsid w:val="006C228F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E18F6"/>
    <w:rsid w:val="00B1067E"/>
    <w:rsid w:val="00B60967"/>
    <w:rsid w:val="00B82754"/>
    <w:rsid w:val="00BC2944"/>
    <w:rsid w:val="00BD6B1F"/>
    <w:rsid w:val="00BE2BFE"/>
    <w:rsid w:val="00C20AC6"/>
    <w:rsid w:val="00C82270"/>
    <w:rsid w:val="00CF3EE7"/>
    <w:rsid w:val="00D03AE2"/>
    <w:rsid w:val="00D21A2C"/>
    <w:rsid w:val="00DB40AF"/>
    <w:rsid w:val="00DB5246"/>
    <w:rsid w:val="00DE0702"/>
    <w:rsid w:val="00DE33B1"/>
    <w:rsid w:val="00E00CDF"/>
    <w:rsid w:val="00E34457"/>
    <w:rsid w:val="00E60796"/>
    <w:rsid w:val="00F058BB"/>
    <w:rsid w:val="00F6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5B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25B99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25B99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5B99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5B99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5B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25B99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25B99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5B9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5B9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St-175/2018</izvorni_sadrzaj>
    <derivirana_varijabla naziv="DomainObject.Predmet.OznakaBroj_1">St-175/2018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LANA jednostavno društvo s ograničenom odgovornošću za računovodstvo i usluge</izvorni_sadrzaj>
    <derivirana_varijabla naziv="DomainObject.Predmet.ProtustrankaFormated_1">  LANA jednostavno društvo s ograničenom odgovornošću za računovodstvo i usluge</derivirana_varijabla>
  </DomainObject.Predmet.ProtustrankaFormated>
  <DomainObject.Predmet.ProtustrankaFormatedOIB>
    <izvorni_sadrzaj>  LANA jednostavno društvo s ograničenom odgovornošću za računovodstvo i usluge, OIB 63233936659</izvorni_sadrzaj>
    <derivirana_varijabla naziv="DomainObject.Predmet.ProtustrankaFormatedOIB_1">  LANA jednostavno društvo s ograničenom odgovornošću za računovodstvo i usluge, OIB 63233936659</derivirana_varijabla>
  </DomainObject.Predmet.ProtustrankaFormatedOIB>
  <DomainObject.Predmet.ProtustrankaFormatedWithAdress>
    <izvorni_sadrzaj> LANA jednostavno društvo s ograničenom odgovornošću za računovodstvo i usluge, Josipa Kozarca 36, 32254 Vrbanja</izvorni_sadrzaj>
    <derivirana_varijabla naziv="DomainObject.Predmet.ProtustrankaFormatedWithAdress_1"> LANA jednostavno društvo s ograničenom odgovornošću za računovodstvo i usluge, Josipa Kozarca 36, 32254 Vrbanja</derivirana_varijabla>
  </DomainObject.Predmet.ProtustrankaFormatedWithAdress>
  <DomainObject.Predmet.ProtustrankaFormatedWithAdressOIB>
    <izvorni_sadrzaj> LANA jednostavno društvo s ograničenom odgovornošću za računovodstvo i usluge, OIB 63233936659, Josipa Kozarca 36, 32254 Vrbanja</izvorni_sadrzaj>
    <derivirana_varijabla naziv="DomainObject.Predmet.ProtustrankaFormatedWithAdressOIB_1"> LANA jednostavno društvo s ograničenom odgovornošću za računovodstvo i usluge, OIB 63233936659, Josipa Kozarca 36, 32254 Vrbanja</derivirana_varijabla>
  </DomainObject.Predmet.ProtustrankaFormatedWithAdressOIB>
  <DomainObject.Predmet.ProtustrankaWithAdress>
    <izvorni_sadrzaj>LANA jednostavno društvo s ograničenom odgovornošću za računovodstvo i usluge Josipa Kozarca 36, 32254 Vrbanja</izvorni_sadrzaj>
    <derivirana_varijabla naziv="DomainObject.Predmet.ProtustrankaWithAdress_1">LANA jednostavno društvo s ograničenom odgovornošću za računovodstvo i usluge Josipa Kozarca 36, 32254 Vrbanja</derivirana_varijabla>
  </DomainObject.Predmet.ProtustrankaWithAdress>
  <DomainObject.Predmet.ProtustrankaWithAdressOIB>
    <izvorni_sadrzaj>LANA jednostavno društvo s ograničenom odgovornošću za računovodstvo i usluge, OIB 63233936659, Josipa Kozarca 36, 32254 Vrbanja</izvorni_sadrzaj>
    <derivirana_varijabla naziv="DomainObject.Predmet.ProtustrankaWithAdressOIB_1">LANA jednostavno društvo s ograničenom odgovornošću za računovodstvo i usluge, OIB 63233936659, Josipa Kozarca 36, 32254 Vrbanja</derivirana_varijabla>
  </DomainObject.Predmet.ProtustrankaWithAdressOIB>
  <DomainObject.Predmet.ProtustrankaNazivFormated>
    <izvorni_sadrzaj>LANA jednostavno društvo s ograničenom odgovornošću za računovodstvo i usluge</izvorni_sadrzaj>
    <derivirana_varijabla naziv="DomainObject.Predmet.ProtustrankaNazivFormated_1">LANA jednostavno društvo s ograničenom odgovornošću za računovodstvo i usluge</derivirana_varijabla>
  </DomainObject.Predmet.ProtustrankaNazivFormated>
  <DomainObject.Predmet.ProtustrankaNazivFormatedOIB>
    <izvorni_sadrzaj>LANA jednostavno društvo s ograničenom odgovornošću za računovodstvo i usluge, OIB 63233936659</izvorni_sadrzaj>
    <derivirana_varijabla naziv="DomainObject.Predmet.ProtustrankaNazivFormatedOIB_1">LANA jednostavno društvo s ograničenom odgovornošću za računovodstvo i usluge, OIB 63233936659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LANA jednostavno društvo s ograničenom odgovornošću za računovodstvo i usluge</item>
    </izvorni_sadrzaj>
    <derivirana_varijabla naziv="DomainObject.Predmet.ProtuStrankaListFormated_1">
      <item>LANA jednostavno društvo s ograničenom odgovornošću za računovodstvo i usluge</item>
    </derivirana_varijabla>
  </DomainObject.Predmet.ProtuStrankaListFormated>
  <DomainObject.Predmet.ProtuStrankaListFormatedOIB>
    <izvorni_sadrzaj>
      <item>LANA jednostavno društvo s ograničenom odgovornošću za računovodstvo i usluge, OIB 63233936659</item>
    </izvorni_sadrzaj>
    <derivirana_varijabla naziv="DomainObject.Predmet.ProtuStrankaListFormatedOIB_1">
      <item>LANA jednostavno društvo s ograničenom odgovornošću za računovodstvo i usluge, OIB 63233936659</item>
    </derivirana_varijabla>
  </DomainObject.Predmet.ProtuStrankaListFormatedOIB>
  <DomainObject.Predmet.ProtuStrankaListFormatedWithAdress>
    <izvorni_sadrzaj>
      <item>LANA jednostavno društvo s ograničenom odgovornošću za računovodstvo i usluge, Josipa Kozarca 36, 32254 Vrbanja</item>
    </izvorni_sadrzaj>
    <derivirana_varijabla naziv="DomainObject.Predmet.ProtuStrankaListFormatedWithAdress_1">
      <item>LANA jednostavno društvo s ograničenom odgovornošću za računovodstvo i usluge, Josipa Kozarca 36, 32254 Vrbanja</item>
    </derivirana_varijabla>
  </DomainObject.Predmet.ProtuStrankaListFormatedWithAdress>
  <DomainObject.Predmet.ProtuStrankaListFormatedWithAdressOIB>
    <izvorni_sadrzaj>
      <item>LANA jednostavno društvo s ograničenom odgovornošću za računovodstvo i usluge, OIB 63233936659, Josipa Kozarca 36, 32254 Vrbanja</item>
    </izvorni_sadrzaj>
    <derivirana_varijabla naziv="DomainObject.Predmet.ProtuStrankaListFormatedWithAdressOIB_1">
      <item>LANA jednostavno društvo s ograničenom odgovornošću za računovodstvo i usluge, OIB 63233936659, Josipa Kozarca 36, 32254 Vrbanja</item>
    </derivirana_varijabla>
  </DomainObject.Predmet.ProtuStrankaListFormatedWithAdressOIB>
  <DomainObject.Predmet.ProtuStrankaListNazivFormated>
    <izvorni_sadrzaj>
      <item>LANA jednostavno društvo s ograničenom odgovornošću za računovodstvo i usluge</item>
    </izvorni_sadrzaj>
    <derivirana_varijabla naziv="DomainObject.Predmet.ProtuStrankaListNazivFormated_1">
      <item>LANA jednostavno društvo s ograničenom odgovornošću za računovodstvo i usluge</item>
    </derivirana_varijabla>
  </DomainObject.Predmet.ProtuStrankaListNazivFormated>
  <DomainObject.Predmet.ProtuStrankaListNazivFormatedOIB>
    <izvorni_sadrzaj>
      <item>LANA jednostavno društvo s ograničenom odgovornošću za računovodstvo i usluge, OIB 63233936659</item>
    </izvorni_sadrzaj>
    <derivirana_varijabla naziv="DomainObject.Predmet.ProtuStrankaListNazivFormatedOIB_1">
      <item>LANA jednostavno društvo s ograničenom odgovornošću za računovodstvo i usluge, OIB 63233936659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LANA jednostavno društvo s ograničenom odgovornošću za računovodstvo i usluge</izvorni_sadrzaj>
    <derivirana_varijabla naziv="DomainObject.Predmet.ProtustrankaIDrugi_1">LANA jednostavno društvo s ograničenom odgovornošću za računovodstvo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LANA jednostavno društvo s ograničenom odgovornošću za računovodstvo i usluge, OIB 63233936659, Josipa Kozarca 36, 32254 Vrbanja</izvorni_sadrzaj>
    <derivirana_varijabla naziv="DomainObject.Predmet.ProtustrankaIDrugiAdressOIB_1">LANA jednostavno društvo s ograničenom odgovornošću za računovodstvo i usluge, OIB 63233936659, Josipa Kozarca 36, 32254 Vrbanja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LANA jednostavno društvo s ograničenom odgovornošću za računovodstvo i usluge</item>
    </izvorni_sadrzaj>
    <derivirana_varijabla naziv="DomainObject.Predmet.SudioniciListNaziv_1">
      <item>FINA RC OSIJEK</item>
      <item>LANA jednostavno društvo s ograničenom odgovornošću za računovodstvo i usluge</item>
    </derivirana_varijabla>
  </DomainObject.Predmet.SudioniciListNaziv>
  <DomainObject.Predmet.SudioniciListAdressOIB>
    <izvorni_sadrzaj>
      <item>FINA RC OSIJEK, OIB 85821130368</item>
      <item>LANA jednostavno društvo s ograničenom odgovornošću za računovodstvo i usluge, OIB 63233936659, Josipa Kozarca 36,32254 Vrbanja</item>
    </izvorni_sadrzaj>
    <derivirana_varijabla naziv="DomainObject.Predmet.SudioniciListAdressOIB_1">
      <item>FINA RC OSIJEK, OIB 85821130368</item>
      <item>LANA jednostavno društvo s ograničenom odgovornošću za računovodstvo i usluge, OIB 63233936659, Josipa Kozarca 36,32254 Vrbanja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63233936659</item>
    </izvorni_sadrzaj>
    <derivirana_varijabla naziv="DomainObject.Predmet.SudioniciListNazivOIB_1">
      <item>, OIB 85821130368</item>
      <item>, OIB 63233936659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2020</properties:Characters>
  <properties:Lines>47</properties:Lines>
  <properties:Paragraphs>15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2018-02-23T08:12:00Z</cp:lastPrinted>
  <dcterms:modified xmlns:xsi="http://www.w3.org/2001/XMLSchema-instance" xsi:type="dcterms:W3CDTF">2018-02-23T08:13:00Z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