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Hrvatska</w:t>
            </w:r>
            <w:proofErr w:type="spellEnd"/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val="it-IT" w:eastAsia="en-US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val="it-IT" w:eastAsia="en-US"/>
              </w:rPr>
              <w:t>Varaždinu</w:t>
            </w:r>
            <w:proofErr w:type="spellEnd"/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val="en-US" w:eastAsia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val="en-US" w:eastAsia="en-US"/>
              </w:rPr>
              <w:t xml:space="preserve"> 2</w:t>
            </w:r>
          </w:p>
        </w:tc>
      </w:tr>
    </w:tbl>
    <w:p w:rsidRPr="00CF7B33" w:rsidR="00CF7B33" w:rsidP="00CF7B33" w:rsidRDefault="00CF7B33" w14:paraId="d843ad2" w14:textId="d843ad2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CF3517" w:rsidRDefault="0019140C">
            <w:pPr>
              <w:jc w:val="right"/>
            </w:pPr>
            <w:r>
              <w:t>Poslovni broj: 5 St-</w:t>
            </w:r>
            <w:r w:rsidR="00CF3517">
              <w:t>208/2019-5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9056F">
        <w:t xml:space="preserve"> </w:t>
      </w:r>
      <w:r w:rsidR="00CF3517">
        <w:t xml:space="preserve">DINN HITNE INTERVENCIJE j.d.o.o., </w:t>
      </w:r>
      <w:proofErr w:type="spellStart"/>
      <w:r w:rsidR="00CF3517">
        <w:t>Dragoslavec</w:t>
      </w:r>
      <w:proofErr w:type="spellEnd"/>
      <w:r w:rsidR="00CF3517">
        <w:t xml:space="preserve"> 43A, </w:t>
      </w:r>
      <w:proofErr w:type="spellStart"/>
      <w:r w:rsidR="00CF3517">
        <w:t>Dragoslavec</w:t>
      </w:r>
      <w:proofErr w:type="spellEnd"/>
      <w:r w:rsidR="00CF3517">
        <w:t>, OIB: 82026192071</w:t>
      </w:r>
      <w:r w:rsidR="009A5B8A">
        <w:t xml:space="preserve">, </w:t>
      </w:r>
      <w:r w:rsidR="00CF3517">
        <w:t>28</w:t>
      </w:r>
      <w:r w:rsidR="007A7CF4">
        <w:t>. kolovoza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CF3517">
        <w:t xml:space="preserve"> DINN HITNE INTERVENCIJE j.d.o.o., </w:t>
      </w:r>
      <w:proofErr w:type="spellStart"/>
      <w:r w:rsidR="00CF3517">
        <w:t>Dragoslavec</w:t>
      </w:r>
      <w:proofErr w:type="spellEnd"/>
      <w:r w:rsidR="00CF3517">
        <w:t xml:space="preserve"> 43A, </w:t>
      </w:r>
      <w:proofErr w:type="spellStart"/>
      <w:r w:rsidR="00CF3517">
        <w:t>Dragoslavec</w:t>
      </w:r>
      <w:proofErr w:type="spellEnd"/>
      <w:r w:rsidR="00CF3517">
        <w:t>, OIB: 82026192071</w:t>
      </w:r>
      <w:r w:rsidR="00740000">
        <w:t xml:space="preserve">, </w:t>
      </w:r>
      <w:r w:rsidR="00CB6C18">
        <w:t xml:space="preserve">iznosi </w:t>
      </w:r>
      <w:r w:rsidR="00CF3517">
        <w:t xml:space="preserve">45.261,91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CF3517">
        <w:t xml:space="preserve"> Darko </w:t>
      </w:r>
      <w:proofErr w:type="spellStart"/>
      <w:r w:rsidR="00CF3517">
        <w:t>Paškalj</w:t>
      </w:r>
      <w:proofErr w:type="spellEnd"/>
      <w:r w:rsidR="00CF3517">
        <w:t>, Ulica Miroslava Magdalenića 1, Čakovec, OIB: 83394124432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CF3517">
        <w:t>28</w:t>
      </w:r>
      <w:r w:rsidR="007A7CF4">
        <w:t>. kolovoza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2513" w:rsidRDefault="001B2513">
      <w:r>
        <w:separator/>
      </w:r>
    </w:p>
  </w:endnote>
  <w:endnote w:type="continuationSeparator" w:id="0">
    <w:p w:rsidR="001B2513" w:rsidRDefault="001B251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2513" w:rsidRDefault="001B2513">
      <w:r>
        <w:separator/>
      </w:r>
    </w:p>
  </w:footnote>
  <w:footnote w:type="continuationSeparator" w:id="0">
    <w:p w:rsidR="001B2513" w:rsidRDefault="001B251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160C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016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160C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0160C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0160C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0160C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60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160C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160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160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2019.</izvorni_sadrzaj>
    <derivirana_varijabla naziv="DomainObject.Predmet.DatumOsnivanja_1">21.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postupka45261,91</izvorni_sadrzaj>
    <derivirana_varijabla naziv="DomainObject.Predmet.Opis_1">Zahtjev za provedbu skraćenog st. postupka45261,91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DINN HITNE INTERVENCIJE jednostavno društvo s ograničenom odgovornošću za trgovinu i usluge zastupanog po punomoćniku Darko Paškalj</izvorni_sadrzaj>
    <derivirana_varijabla naziv="DomainObject.Predmet.ProtustrankaFormated_1">  DINN HITNE INTERVENCIJE jednostavno društvo s ograničenom odgovornošću za trgovinu i usluge zastupanog po punomoćniku Darko Paškalj</derivirana_varijabla>
  </DomainObject.Predmet.ProtustrankaFormated>
  <DomainObject.Predmet.ProtustrankaFormatedOIB>
    <izvorni_sadrzaj>  DINN HITNE INTERVENCIJE jednostavno društvo s ograničenom odgovornošću za trgovinu i usluge, OIB 82026192071 zastupanog po punomoćniku Darko Paškalj</izvorni_sadrzaj>
    <derivirana_varijabla naziv="DomainObject.Predmet.ProtustrankaFormatedOIB_1">  DINN HITNE INTERVENCIJE jednostavno društvo s ograničenom odgovornošću za trgovinu i usluge, OIB 82026192071 zastupanog po punomoćniku Darko Paškalj</derivirana_varijabla>
  </DomainObject.Predmet.ProtustrankaFormatedOIB>
  <DomainObject.Predmet.ProtustrankaFormatedWithAdress>
    <izvorni_sadrzaj> DINN HITNE INTERVENCIJE jednostavno društvo s ograničenom odgovornošću za trgovinu i usluge, Dragoslavec 43 A, 40000 Dragoslavec zastupanog po punomoćniku Darko Paškalj</izvorni_sadrzaj>
    <derivirana_varijabla naziv="DomainObject.Predmet.ProtustrankaFormatedWithAdress_1"> DINN HITNE INTERVENCIJE jednostavno društvo s ograničenom odgovornošću za trgovinu i usluge, Dragoslavec 43 A, 40000 Dragoslavec zastupanog po punomoćniku Darko Paškalj</derivirana_varijabla>
  </DomainObject.Predmet.ProtustrankaFormatedWithAdress>
  <DomainObject.Predmet.ProtustrankaFormatedWithAdressOIB>
    <izvorni_sadrzaj> DINN HITNE INTERVENCIJE jednostavno društvo s ograničenom odgovornošću za trgovinu i usluge, OIB 82026192071, Dragoslavec 43 A, 40000 Dragoslavec zastupanog po punomoćniku Darko Paškalj</izvorni_sadrzaj>
    <derivirana_varijabla naziv="DomainObject.Predmet.ProtustrankaFormatedWithAdressOIB_1"> DINN HITNE INTERVENCIJE jednostavno društvo s ograničenom odgovornošću za trgovinu i usluge, OIB 82026192071, Dragoslavec 43 A, 40000 Dragoslavec zastupanog po punomoćniku Darko Paškalj</derivirana_varijabla>
  </DomainObject.Predmet.ProtustrankaFormatedWithAdressOIB>
  <DomainObject.Predmet.ProtustrankaWithAdress>
    <izvorni_sadrzaj>DINN HITNE INTERVENCIJE jednostavno društvo s ograničenom odgovornošću za trgovinu i usluge Dragoslavec 43 A, 40000 Dragoslavec</izvorni_sadrzaj>
    <derivirana_varijabla naziv="DomainObject.Predmet.ProtustrankaWithAdress_1">DINN HITNE INTERVENCIJE jednostavno društvo s ograničenom odgovornošću za trgovinu i usluge Dragoslavec 43 A, 40000 Dragoslavec</derivirana_varijabla>
  </DomainObject.Predmet.ProtustrankaWithAdress>
  <DomainObject.Predmet.ProtustrankaWithAdressOIB>
    <izvorni_sadrzaj>DINN HITNE INTERVENCIJE jednostavno društvo s ograničenom odgovornošću za trgovinu i usluge, OIB 82026192071, Dragoslavec 43 A, 40000 Dragoslavec</izvorni_sadrzaj>
    <derivirana_varijabla naziv="DomainObject.Predmet.ProtustrankaWithAdressOIB_1">DINN HITNE INTERVENCIJE jednostavno društvo s ograničenom odgovornošću za trgovinu i usluge, OIB 82026192071, Dragoslavec 43 A, 40000 Dragoslavec</derivirana_varijabla>
  </DomainObject.Predmet.ProtustrankaWithAdressOIB>
  <DomainObject.Predmet.ProtustrankaNazivFormated>
    <izvorni_sadrzaj>DINN HITNE INTERVENCIJE jednostavno društvo s ograničenom odgovornošću za trgovinu i usluge</izvorni_sadrzaj>
    <derivirana_varijabla naziv="DomainObject.Predmet.ProtustrankaNazivFormated_1">DINN HITNE INTERVENCIJE jednostavno društvo s ograničenom odgovornošću za trgovinu i usluge</derivirana_varijabla>
  </DomainObject.Predmet.ProtustrankaNazivFormated>
  <DomainObject.Predmet.ProtustrankaNazivFormatedOIB>
    <izvorni_sadrzaj>DINN HITNE INTERVENCIJE jednostavno društvo s ograničenom odgovornošću za trgovinu i usluge, OIB 82026192071</izvorni_sadrzaj>
    <derivirana_varijabla naziv="DomainObject.Predmet.ProtustrankaNazivFormatedOIB_1">DINN HITNE INTERVENCIJE jednostavno društvo s ograničenom odgovornošću za trgovinu i usluge, OIB 82026192071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DINN HITNE INTERVENCIJE jednostavno društvo s ograničenom odgovornošću za trgovinu i usluge zastupanog po punomoćniku Darko Paškalj</item>
    </izvorni_sadrzaj>
    <derivirana_varijabla naziv="DomainObject.Predmet.ProtuStrankaListFormated_1">
      <item>DINN HITNE INTERVENCIJE jednostavno društvo s ograničenom odgovornošću za trgovinu i usluge zastupanog po punomoćniku Darko Paškalj</item>
    </derivirana_varijabla>
  </DomainObject.Predmet.ProtuStrankaListFormated>
  <DomainObject.Predmet.ProtuStrankaListFormatedOIB>
    <izvorni_sadrzaj>
      <item>DINN HITNE INTERVENCIJE jednostavno društvo s ograničenom odgovornošću za trgovinu i usluge, OIB 82026192071 zastupanog po punomoćniku Darko Paškalj</item>
    </izvorni_sadrzaj>
    <derivirana_varijabla naziv="DomainObject.Predmet.ProtuStrankaListFormatedOIB_1">
      <item>DINN HITNE INTERVENCIJE jednostavno društvo s ograničenom odgovornošću za trgovinu i usluge, OIB 82026192071 zastupanog po punomoćniku Darko Paškalj</item>
    </derivirana_varijabla>
  </DomainObject.Predmet.ProtuStrankaListFormatedOIB>
  <DomainObject.Predmet.ProtuStrankaListFormatedWithAdress>
    <izvorni_sadrzaj>
      <item>DINN HITNE INTERVENCIJE jednostavno društvo s ograničenom odgovornošću za trgovinu i usluge, Dragoslavec 43 A, 40000 Dragoslavec zastupanog po punomoćniku Darko Paškalj</item>
    </izvorni_sadrzaj>
    <derivirana_varijabla naziv="DomainObject.Predmet.ProtuStrankaListFormatedWithAdress_1">
      <item>DINN HITNE INTERVENCIJE jednostavno društvo s ograničenom odgovornošću za trgovinu i usluge, Dragoslavec 43 A, 40000 Dragoslavec zastupanog po punomoćniku Darko Paškalj</item>
    </derivirana_varijabla>
  </DomainObject.Predmet.ProtuStrankaListFormatedWithAdress>
  <DomainObject.Predmet.ProtuStrankaListFormatedWithAdressOIB>
    <izvorni_sadrzaj>
      <item>DINN HITNE INTERVENCIJE jednostavno društvo s ograničenom odgovornošću za trgovinu i usluge, OIB 82026192071, Dragoslavec 43 A, 40000 Dragoslavec zastupanog po punomoćniku Darko Paškalj</item>
    </izvorni_sadrzaj>
    <derivirana_varijabla naziv="DomainObject.Predmet.ProtuStrankaListFormatedWithAdressOIB_1">
      <item>DINN HITNE INTERVENCIJE jednostavno društvo s ograničenom odgovornošću za trgovinu i usluge, OIB 82026192071, Dragoslavec 43 A, 40000 Dragoslavec zastupanog po punomoćniku Darko Paškalj</item>
    </derivirana_varijabla>
  </DomainObject.Predmet.ProtuStrankaListFormatedWithAdressOIB>
  <DomainObject.Predmet.ProtuStrankaListNazivFormated>
    <izvorni_sadrzaj>
      <item>DINN HITNE INTERVENCIJE jednostavno društvo s ograničenom odgovornošću za trgovinu i usluge</item>
    </izvorni_sadrzaj>
    <derivirana_varijabla naziv="DomainObject.Predmet.ProtuStrankaListNazivFormated_1">
      <item>DINN HITNE INTERVENCIJE jednostavno društvo s ograničenom odgovornošću za trgovinu i usluge</item>
    </derivirana_varijabla>
  </DomainObject.Predmet.ProtuStrankaListNazivFormated>
  <DomainObject.Predmet.ProtuStrankaListNazivFormatedOIB>
    <izvorni_sadrzaj>
      <item>DINN HITNE INTERVENCIJE jednostavno društvo s ograničenom odgovornošću za trgovinu i usluge, OIB 82026192071</item>
    </izvorni_sadrzaj>
    <derivirana_varijabla naziv="DomainObject.Predmet.ProtuStrankaListNazivFormatedOIB_1">
      <item>DINN HITNE INTERVENCIJE jednostavno društvo s ograničenom odgovornošću za trgovinu i usluge, OIB 82026192071</item>
    </derivirana_varijabla>
  </DomainObject.Predmet.ProtuStrankaListNazivFormatedOIB>
  <DomainObject.Predmet.OstaliListFormated>
    <izvorni_sadrzaj>
      <item>Trgovački sud u Varaždinu - sudski registar</item>
      <item>Darko Paškalj punomoćnik sudionika u postupku DINN HITNE INTERVENCIJE jednostavno društvo s ograničenom odgovornošću za trgovinu i usluge</item>
    </izvorni_sadrzaj>
    <derivirana_varijabla naziv="DomainObject.Predmet.OstaliListFormated_1">
      <item>Trgovački sud u Varaždinu - sudski registar</item>
      <item>Darko Paškalj punomoćnik sudionika u postupku DINN HITNE INTERVENCIJE jednostavno društvo s ograničenom odgovornošću za trgovinu i usluge</item>
    </derivirana_varijabla>
  </DomainObject.Predmet.OstaliListFormated>
  <DomainObject.Predmet.OstaliListFormatedOIB>
    <izvorni_sadrzaj>
      <item>Trgovački sud u Varaždinu - sudski registar</item>
      <item>Darko Paškalj, OIB 83394124432 punomoćnik sudionika u postupku DINN HITNE INTERVENCIJE jednostavno društvo s ograničenom odgovornošću za trgovinu i usluge</item>
    </izvorni_sadrzaj>
    <derivirana_varijabla naziv="DomainObject.Predmet.OstaliListFormatedOIB_1">
      <item>Trgovački sud u Varaždinu - sudski registar</item>
      <item>Darko Paškalj, OIB 83394124432 punomoćnik sudionika u postupku DINN HITNE INTERVENCIJE jednostavno društvo s ograničenom odgovornošću za trgovinu i usluge</item>
    </derivirana_varijabla>
  </DomainObject.Predmet.OstaliListFormatedOIB>
  <DomainObject.Predmet.OstaliListFormatedWithAdress>
    <izvorni_sadrzaj>
      <item>Trgovački sud u Varaždinu - sudski registar, B.Radića 2, 42000 Varaždin</item>
      <item>Darko Paškalj, Ulica Miroslava Magdalenića 1, 40000 Čakovec punomoćnik sudionika u postupku DINN HITNE INTERVENCIJE jednostavno društvo s ograničenom odgovornošću za trgovinu i usluge</item>
    </izvorni_sadrzaj>
    <derivirana_varijabla naziv="DomainObject.Predmet.OstaliListFormatedWithAdress_1">
      <item>Trgovački sud u Varaždinu - sudski registar, B.Radića 2, 42000 Varaždin</item>
      <item>Darko Paškalj, Ulica Miroslava Magdalenića 1, 40000 Čakovec punomoćnik sudionika u postupku DINN HITNE INTERVENCIJE jednostavno društvo s ograničenom odgovornošću za trgovinu i usluge</item>
    </derivirana_varijabla>
  </DomainObject.Predmet.OstaliListFormatedWithAdress>
  <DomainObject.Predmet.OstaliListFormatedWithAdressOIB>
    <izvorni_sadrzaj>
      <item>Trgovački sud u Varaždinu - sudski registar, B.Radića 2, 42000 Varaždin</item>
      <item>Darko Paškalj, OIB 83394124432, Ulica Miroslava Magdalenića 1, 40000 Čakovec punomoćnik sudionika u postupku DINN HITNE INTERVENCIJE jednostavno društvo s ograničenom odgovornošću za trgovinu i usluge</item>
    </izvorni_sadrzaj>
    <derivirana_varijabla naziv="DomainObject.Predmet.OstaliListFormatedWithAdressOIB_1">
      <item>Trgovački sud u Varaždinu - sudski registar, B.Radića 2, 42000 Varaždin</item>
      <item>Darko Paškalj, OIB 83394124432, Ulica Miroslava Magdalenića 1, 40000 Čakovec punomoćnik sudionika u postupku DINN HITNE INTERVENCIJE jednostavno društvo s ograničenom odgovornošću za trgovinu i usluge</item>
    </derivirana_varijabla>
  </DomainObject.Predmet.OstaliListFormatedWithAdressOIB>
  <DomainObject.Predmet.OstaliListNazivFormated>
    <izvorni_sadrzaj>
      <item>Trgovački sud u Varaždinu - sudski registar</item>
      <item>Darko Paškalj</item>
    </izvorni_sadrzaj>
    <derivirana_varijabla naziv="DomainObject.Predmet.OstaliListNazivFormated_1">
      <item>Trgovački sud u Varaždinu - sudski registar</item>
      <item>Darko Paškalj</item>
    </derivirana_varijabla>
  </DomainObject.Predmet.OstaliListNazivFormated>
  <DomainObject.Predmet.OstaliListNazivFormatedOIB>
    <izvorni_sadrzaj>
      <item>Trgovački sud u Varaždinu - sudski registar</item>
      <item>Darko Paškalj, OIB 83394124432</item>
    </izvorni_sadrzaj>
    <derivirana_varijabla naziv="DomainObject.Predmet.OstaliListNazivFormatedOIB_1">
      <item>Trgovački sud u Varaždinu - sudski registar</item>
      <item>Darko Paškalj, OIB 83394124432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DINN HITNE INTERVENCIJE jednostavno društvo s ograničenom odgovornošću za trgovinu i usluge</izvorni_sadrzaj>
    <derivirana_varijabla naziv="DomainObject.Predmet.ProtustrankaIDrugi_1">DINN HITNE INTERVENCIJE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DINN HITNE INTERVENCIJE jednostavno društvo s ograničenom odgovornošću za trgovinu i usluge, OIB 82026192071, Dragoslavec 43 A, 40000 Dragoslavec</izvorni_sadrzaj>
    <derivirana_varijabla naziv="DomainObject.Predmet.ProtustrankaIDrugiAdressOIB_1">DINN HITNE INTERVENCIJE jednostavno društvo s ograničenom odgovornošću za trgovinu i usluge, OIB 82026192071, Dragoslavec 43 A, 40000 Dragoslavec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DINN HITNE INTERVENCIJE jednostavno društvo s ograničenom odgovornošću za trgovinu i usluge</item>
      <item>Trgovački sud u Varaždinu - sudski registar</item>
      <item>Darko Paškalj</item>
    </izvorni_sadrzaj>
    <derivirana_varijabla naziv="DomainObject.Predmet.SudioniciListNaziv_1">
      <item>Financijska agencija</item>
      <item>DINN HITNE INTERVENCIJE jednostavno društvo s ograničenom odgovornošću za trgovinu i usluge</item>
      <item>Trgovački sud u Varaždinu - sudski registar</item>
      <item>Darko Paškalj</item>
    </derivirana_varijabla>
  </DomainObject.Predmet.SudioniciListNaziv>
  <DomainObject.Predmet.SudioniciListAdressOIB>
    <izvorni_sadrzaj>
      <item>Financijska agencija, OIB 85821130368, Ulica grada Vukovara 70,10000 Zagreb</item>
      <item>DINN HITNE INTERVENCIJE jednostavno društvo s ograničenom odgovornošću za trgovinu i usluge, OIB 82026192071, Dragoslavec 43 A,40000 Dragoslavec</item>
      <item>Trgovački sud u Varaždinu - sudski registar, B.Radića 2,42000 Varaždin</item>
      <item>Darko Paškalj, OIB 83394124432, Ulica Miroslava Magdalenića 1,40000 Čakovec</item>
    </izvorni_sadrzaj>
    <derivirana_varijabla naziv="DomainObject.Predmet.SudioniciListAdressOIB_1">
      <item>Financijska agencija, OIB 85821130368, Ulica grada Vukovara 70,10000 Zagreb</item>
      <item>DINN HITNE INTERVENCIJE jednostavno društvo s ograničenom odgovornošću za trgovinu i usluge, OIB 82026192071, Dragoslavec 43 A,40000 Dragoslavec</item>
      <item>Trgovački sud u Varaždinu - sudski registar, B.Radića 2,42000 Varaždin</item>
      <item>Darko Paškalj, OIB 83394124432, Ulica Miroslava Magdalenića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82026192071</item>
      <item>, OIB null</item>
      <item>, OIB 83394124432</item>
    </izvorni_sadrzaj>
    <derivirana_varijabla naziv="DomainObject.Predmet.SudioniciListNazivOIB_1">
      <item>, OIB 85821130368</item>
      <item>, OIB 82026192071</item>
      <item>, OIB null</item>
      <item>, OIB 83394124432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608C4-8BAE-44F1-8DFA-CEAB391653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397</properties:Words>
  <properties:Characters>2175</properties:Characters>
  <properties:Lines>52</properties:Lines>
  <properties:Paragraphs>14</properties:Paragraphs>
  <properties:TotalTime>273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2019-08-28T06:13:00Z</cp:lastPrinted>
  <dcterms:modified xmlns:xsi="http://www.w3.org/2001/XMLSchema-instance" xsi:type="dcterms:W3CDTF">2019-08-28T06:15:00Z</dcterms:modified>
  <cp:revision>177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(St-208-19-5 Oglas- pokreće se skraćeni stečajni postupak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