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d30" w14:paraId="2d58d3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480C9E" w:rsidP="00BD1BA0" w:rsidR="00480C9E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SLAVEN GULIN</w:t>
      </w:r>
      <w:r w:rsidRPr="003D7F81">
        <w:rPr>
          <w:shd w:fill="F8F8F8" w:color="auto" w:val="clear"/>
        </w:rPr>
        <w:t xml:space="preserve"> </w:t>
      </w:r>
    </w:p>
    <w:p w:rsidRDefault="00480C9E" w:rsidP="00BD1BA0" w:rsidR="00E73A7B">
      <w:pPr>
        <w:ind w:firstLine="360"/>
        <w:jc w:val="right"/>
        <w:rPr>
          <w:shd w:fill="F8F8F8" w:color="auto" w:val="clear"/>
        </w:rPr>
      </w:pPr>
      <w:r w:rsidRPr="003D7F81">
        <w:rPr>
          <w:shd w:fill="F8F8F8" w:color="auto" w:val="clear"/>
        </w:rPr>
        <w:t xml:space="preserve">Mandalinskih </w:t>
      </w:r>
      <w:r>
        <w:rPr>
          <w:shd w:fill="F8F8F8" w:color="auto" w:val="clear"/>
        </w:rPr>
        <w:t>žrtava 11 C</w:t>
      </w:r>
    </w:p>
    <w:p w:rsidRDefault="00480C9E" w:rsidP="00BD1BA0" w:rsidR="00480C9E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</w:t>
      </w:r>
      <w:r w:rsidR="00592E50">
        <w:t>-443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592E50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E3AE4">
        <w:t>ADRIATIC MEDIA j.d.o.o., Šibenik, Šubićevo šetalište 1,</w:t>
      </w:r>
      <w:r w:rsidR="00FE3AE4" w:rsidRPr="007A679F">
        <w:t xml:space="preserve"> OIB: </w:t>
      </w:r>
      <w:r w:rsidR="00FE3AE4">
        <w:t>40750524489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592E50">
        <w:t>10,25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592E50">
        <w:t>10,27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723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92E50">
      <w:t>443</w:t>
    </w:r>
    <w:r w:rsidR="0053063B">
      <w:t>/1</w:t>
    </w:r>
    <w:r w:rsidR="00BE7BE4">
      <w:t>6</w:t>
    </w:r>
    <w:r w:rsidR="0053063B">
      <w:t>-</w:t>
    </w:r>
    <w:r w:rsidR="00592E50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1494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0C9E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2E50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24AD"/>
    <w:rsid w:val="008C6A8E"/>
    <w:rsid w:val="008D6721"/>
    <w:rsid w:val="008E0DA0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73A7B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3AE4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49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49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49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1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49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49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49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MEDIA j.d.o.o. za turizam, trgovinu i informatičke usluge</izvorni_sadrzaj>
    <derivirana_varijabla naziv="DomainObject.Predmet.ProtustrankaFormated_1">  ADRIATIC MEDIA j.d.o.o. za turizam, trgovinu i informatičke usluge</derivirana_varijabla>
  </DomainObject.Predmet.ProtustrankaFormated>
  <DomainObject.Predmet.ProtustrankaFormatedOIB>
    <izvorni_sadrzaj>  ADRIATIC MEDIA j.d.o.o. za turizam, trgovinu i informatičke usluge, OIB 40750524489</izvorni_sadrzaj>
    <derivirana_varijabla naziv="DomainObject.Predmet.ProtustrankaFormatedOIB_1">  ADRIATIC MEDIA j.d.o.o. za turizam, trgovinu i informatičke usluge, OIB 40750524489</derivirana_varijabla>
  </DomainObject.Predmet.ProtustrankaFormatedOIB>
  <DomainObject.Predmet.ProtustrankaFormatedWithAdress>
    <izvorni_sadrzaj> ADRIATIC MEDIA j.d.o.o. za turizam, trgovinu i informatičke usluge, Šubićevo šetalište 1, 22000 Šibenik</izvorni_sadrzaj>
    <derivirana_varijabla naziv="DomainObject.Predmet.ProtustrankaFormatedWithAdress_1"> ADRIATIC MEDIA j.d.o.o. za turizam, trgovinu i informatičke usluge, Šubićevo šetalište 1, 22000 Šibenik</derivirana_varijabla>
  </DomainObject.Predmet.ProtustrankaFormatedWithAdress>
  <DomainObject.Predmet.ProtustrankaFormatedWithAdressOIB>
    <izvorni_sadrzaj> ADRIATIC MEDIA j.d.o.o. za turizam, trgovinu i informatičke usluge, OIB 40750524489, Šubićevo šetalište 1, 22000 Šibenik</izvorni_sadrzaj>
    <derivirana_varijabla naziv="DomainObject.Predmet.ProtustrankaFormatedWithAdressOIB_1"> ADRIATIC MEDIA j.d.o.o. za turizam, trgovinu i informatičke usluge, OIB 40750524489, Šubićevo šetalište 1, 22000 Šibenik</derivirana_varijabla>
  </DomainObject.Predmet.ProtustrankaFormatedWithAdressOIB>
  <DomainObject.Predmet.ProtustrankaWithAdress>
    <izvorni_sadrzaj>ADRIATIC MEDIA j.d.o.o. za turizam, trgovinu i informatičke usluge Šubićevo šetalište 1, 22000 Šibenik</izvorni_sadrzaj>
    <derivirana_varijabla naziv="DomainObject.Predmet.ProtustrankaWithAdress_1">ADRIATIC MEDIA j.d.o.o. za turizam, trgovinu i informatičke usluge Šubićevo šetalište 1, 22000 Šibenik</derivirana_varijabla>
  </DomainObject.Predmet.ProtustrankaWithAdress>
  <DomainObject.Predmet.ProtustrankaWithAdressOIB>
    <izvorni_sadrzaj>ADRIATIC MEDIA j.d.o.o. za turizam, trgovinu i informatičke usluge, OIB 40750524489, Šubićevo šetalište 1, 22000 Šibenik</izvorni_sadrzaj>
    <derivirana_varijabla naziv="DomainObject.Predmet.ProtustrankaWithAdressOIB_1">ADRIATIC MEDIA j.d.o.o. za turizam, trgovinu i informatičke usluge, OIB 40750524489, Šubićevo šetalište 1, 22000 Šibenik</derivirana_varijabla>
  </DomainObject.Predmet.ProtustrankaWithAdressOIB>
  <DomainObject.Predmet.ProtustrankaNazivFormated>
    <izvorni_sadrzaj>ADRIATIC MEDIA j.d.o.o. za turizam, trgovinu i informatičke usluge</izvorni_sadrzaj>
    <derivirana_varijabla naziv="DomainObject.Predmet.ProtustrankaNazivFormated_1">ADRIATIC MEDIA j.d.o.o. za turizam, trgovinu i informatičke usluge</derivirana_varijabla>
  </DomainObject.Predmet.ProtustrankaNazivFormated>
  <DomainObject.Predmet.ProtustrankaNazivFormatedOIB>
    <izvorni_sadrzaj>ADRIATIC MEDIA j.d.o.o. za turizam, trgovinu i informatičke usluge, OIB 40750524489</izvorni_sadrzaj>
    <derivirana_varijabla naziv="DomainObject.Predmet.ProtustrankaNazivFormatedOIB_1">ADRIATIC MEDIA j.d.o.o. za turizam, trgovinu i informatičke usluge, OIB 40750524489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ADRIATIC MEDIA j.d.o.o. za turizam, trgovinu i informatičke usluge</item>
    </izvorni_sadrzaj>
    <derivirana_varijabla naziv="DomainObject.Predmet.ProtuStrankaListFormated_1">
      <item>ADRIATIC MEDIA j.d.o.o. za turizam, trgovinu i informatičke usluge</item>
    </derivirana_varijabla>
  </DomainObject.Predmet.ProtuStrankaListFormated>
  <DomainObject.Predmet.ProtuStrankaListFormatedOIB>
    <izvorni_sadrzaj>
      <item>ADRIATIC MEDIA j.d.o.o. za turizam, trgovinu i informatičke usluge, OIB 40750524489</item>
    </izvorni_sadrzaj>
    <derivirana_varijabla naziv="DomainObject.Predmet.ProtuStrankaListFormatedOIB_1">
      <item>ADRIATIC MEDIA j.d.o.o. za turizam, trgovinu i informatičke usluge, OIB 40750524489</item>
    </derivirana_varijabla>
  </DomainObject.Predmet.ProtuStrankaListFormatedOIB>
  <DomainObject.Predmet.ProtuStrankaListFormatedWithAdress>
    <izvorni_sadrzaj>
      <item>ADRIATIC MEDIA j.d.o.o. za turizam, trgovinu i informatičke usluge, Šubićevo šetalište 1, 22000 Šibenik</item>
    </izvorni_sadrzaj>
    <derivirana_varijabla naziv="DomainObject.Predmet.ProtuStrankaListFormatedWithAdress_1">
      <item>ADRIATIC MEDIA j.d.o.o. za turizam, trgovinu i informatičke usluge, Šubićevo šetalište 1, 22000 Šibenik</item>
    </derivirana_varijabla>
  </DomainObject.Predmet.ProtuStrankaListFormatedWithAdress>
  <DomainObject.Predmet.ProtuStrankaListFormatedWithAdressOIB>
    <izvorni_sadrzaj>
      <item>ADRIATIC MEDIA j.d.o.o. za turizam, trgovinu i informatičke usluge, OIB 40750524489, Šubićevo šetalište 1, 22000 Šibenik</item>
    </izvorni_sadrzaj>
    <derivirana_varijabla naziv="DomainObject.Predmet.ProtuStrankaListFormatedWithAdressOIB_1">
      <item>ADRIATIC MEDIA j.d.o.o. za turizam, trgovinu i informatičke usluge, OIB 40750524489, Šubićevo šetalište 1, 22000 Šibenik</item>
    </derivirana_varijabla>
  </DomainObject.Predmet.ProtuStrankaListFormatedWithAdressOIB>
  <DomainObject.Predmet.ProtuStrankaListNazivFormated>
    <izvorni_sadrzaj>
      <item>ADRIATIC MEDIA j.d.o.o. za turizam, trgovinu i informatičke usluge</item>
    </izvorni_sadrzaj>
    <derivirana_varijabla naziv="DomainObject.Predmet.ProtuStrankaListNazivFormated_1">
      <item>ADRIATIC MEDIA j.d.o.o. za turizam, trgovinu i informatičke usluge</item>
    </derivirana_varijabla>
  </DomainObject.Predmet.ProtuStrankaListNazivFormated>
  <DomainObject.Predmet.ProtuStrankaListNazivFormatedOIB>
    <izvorni_sadrzaj>
      <item>ADRIATIC MEDIA j.d.o.o. za turizam, trgovinu i informatičke usluge, OIB 40750524489</item>
    </izvorni_sadrzaj>
    <derivirana_varijabla naziv="DomainObject.Predmet.ProtuStrankaListNazivFormatedOIB_1">
      <item>ADRIATIC MEDIA j.d.o.o. za turizam, trgovinu i informatičke usluge, OIB 40750524489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ADRIATIC MEDIA j.d.o.o. za turizam, trgovinu i informatičke usluge</izvorni_sadrzaj>
    <derivirana_varijabla naziv="DomainObject.Predmet.ProtustrankaIDrugi_1">ADRIATIC MEDIA j.d.o.o. za turizam, trgovinu i informatičke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ADRIATIC MEDIA j.d.o.o. za turizam, trgovinu i informatičke usluge, OIB 40750524489, Šubićevo šetalište 1, 22000 Šibenik</izvorni_sadrzaj>
    <derivirana_varijabla naziv="DomainObject.Predmet.ProtustrankaIDrugiAdressOIB_1">ADRIATIC MEDIA j.d.o.o. za turizam, trgovinu i informatičke usluge, OIB 40750524489, Šubićevo šetalište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ADRIATIC MEDIA j.d.o.o. za turizam, trgovinu i informatičke usluge</item>
    </izvorni_sadrzaj>
    <derivirana_varijabla naziv="DomainObject.Predmet.SudioniciListNaziv_1">
      <item>FINA - Podružnica Šibenik</item>
      <item>ADRIATIC MEDIA j.d.o.o. za turizam, trgovinu i informatičke usluge</item>
    </derivirana_varijabla>
  </DomainObject.Predmet.SudioniciListNaziv>
  <DomainObject.Predmet.SudioniciListAdressOIB>
    <izvorni_sadrzaj>
      <item>FINA - Podružnica Šibenik, OIB 85821130368, Perivoj L. Marune 1,22000 Šibenik</item>
      <item>ADRIATIC MEDIA j.d.o.o. za turizam, trgovinu i informatičke usluge, OIB 40750524489, Šubićevo šetalište 1,22000 Šibenik</item>
    </izvorni_sadrzaj>
    <derivirana_varijabla naziv="DomainObject.Predmet.SudioniciListAdressOIB_1">
      <item>FINA - Podružnica Šibenik, OIB 85821130368, Perivoj L. Marune 1,22000 Šibenik</item>
      <item>ADRIATIC MEDIA j.d.o.o. za turizam, trgovinu i informatičke usluge, OIB 40750524489, Šubićevo šetalište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40750524489</item>
    </izvorni_sadrzaj>
    <derivirana_varijabla naziv="DomainObject.Predmet.SudioniciListNazivOIB_1">
      <item>, OIB 85821130368</item>
      <item>, OIB 40750524489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704B5B-8095-4908-8A67-6AC588028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968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2016-03-29T08:07:00Z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2016-03-31T09:01:00Z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