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9a59" w14:paraId="3709a5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84019">
        <w:rPr>
          <w:rFonts w:cs="Times New Roman" w:hAnsi="Times New Roman" w:ascii="Times New Roman"/>
          <w:b w:val="false"/>
          <w:sz w:val="24"/>
          <w:szCs w:val="24"/>
        </w:rPr>
        <w:t>460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184019">
        <w:t>LATICA IVANIŠEVIĆ j.d.o.o., Zagreba, Karela Zahradnika 11, OIB: 90141260030</w:t>
      </w:r>
      <w:r w:rsidR="000C2CB1">
        <w:t>,</w:t>
      </w:r>
      <w:r w:rsidR="00EF6E65">
        <w:t xml:space="preserve"> </w:t>
      </w:r>
      <w:r w:rsidR="000C2CB1">
        <w:t>23.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184019">
        <w:t>LATICA IVANIŠEVIĆ j.d.o.o., Zagreba, Karela Zahradnika 11, OIB: 90141260030</w:t>
      </w:r>
      <w:r w:rsidR="000C2CB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184019">
        <w:t>LATICA IVANIŠEVIĆ j.d.o.o., Zagreba, Karela Zahradnika 11, OIB: 90141260030</w:t>
      </w:r>
      <w:r w:rsidR="00CB1EA4">
        <w:t>,</w:t>
      </w:r>
      <w:r w:rsidR="006C4C3C">
        <w:t xml:space="preserve"> </w:t>
      </w:r>
      <w:r w:rsidR="00184019">
        <w:t>Latici Ivanišević, Zagreb, Karela Zahradnika 11, OIB: 31096137910</w:t>
      </w:r>
      <w:r w:rsidR="000C2CB1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0C2C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</w:t>
      </w:r>
      <w:r w:rsidR="00184019">
        <w:rPr>
          <w:b/>
        </w:rPr>
        <w:t>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C2CB1">
        <w:t>15.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184019">
        <w:t>LATICA IVANIŠEVIĆ j.d.o.o., Zagreba, Karela Zahradnika 11, OIB: 90141260030</w:t>
      </w:r>
      <w:r w:rsidR="00203DC3">
        <w:t>,</w:t>
      </w:r>
      <w:r w:rsidR="00775E54">
        <w:t xml:space="preserve">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C2CB1">
        <w:t>23.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5AB" w:rsidR="000375AB">
      <w:r>
        <w:separator/>
      </w:r>
    </w:p>
  </w:endnote>
  <w:endnote w:id="0" w:type="continuationSeparator">
    <w:p w:rsidRDefault="000375AB" w:rsidR="00037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5AB" w:rsidR="000375AB">
      <w:r>
        <w:separator/>
      </w:r>
    </w:p>
  </w:footnote>
  <w:footnote w:id="0" w:type="continuationSeparator">
    <w:p w:rsidRDefault="000375AB" w:rsidR="00037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C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184019">
      <w:rPr>
        <w:rFonts w:hAnsi="Verdana" w:ascii="Verdana"/>
        <w:b w:val="false"/>
        <w:sz w:val="24"/>
        <w:szCs w:val="24"/>
      </w:rPr>
      <w:t>460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375AB"/>
    <w:rsid w:val="00045E66"/>
    <w:rsid w:val="00050EF7"/>
    <w:rsid w:val="000758E2"/>
    <w:rsid w:val="000C2CB1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84019"/>
    <w:rsid w:val="001A044D"/>
    <w:rsid w:val="001A7E3D"/>
    <w:rsid w:val="001B4C8F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019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Latica Ivanišević jednostavno društvo s ograničenom odgovornošću za usluge zastupanog po punomoćniku Latica Ivanišević</izvorni_sadrzaj>
    <derivirana_varijabla naziv="DomainObject.Predmet.ProtustrankaFormated_1">  Latica Ivanišević jednostavno društvo s ograničenom odgovornošću za usluge zastupanog po punomoćniku Latica Ivanišević</derivirana_varijabla>
  </DomainObject.Predmet.ProtustrankaFormated>
  <DomainObject.Predmet.ProtustrankaFormatedOIB>
    <izvorni_sadrzaj>  Latica Ivanišević jednostavno društvo s ograničenom odgovornošću za usluge, OIB 90141260030 zastupanog po punomoćniku Latica Ivanišević</izvorni_sadrzaj>
    <derivirana_varijabla naziv="DomainObject.Predmet.ProtustrankaFormatedOIB_1">  Latica Ivanišević jednostavno društvo s ograničenom odgovornošću za usluge, OIB 90141260030 zastupanog po punomoćniku Latica Ivanišević</derivirana_varijabla>
  </DomainObject.Predmet.ProtustrankaFormatedOIB>
  <DomainObject.Predmet.ProtustrankaFormatedWithAdress>
    <izvorni_sadrzaj> Latica Ivanišević jednostavno društvo s ograničenom odgovornošću za usluge, Karela Zahradnika 11, 10000 Zagreb zastupanog po punomoćniku Latica Ivanišević</izvorni_sadrzaj>
    <derivirana_varijabla naziv="DomainObject.Predmet.ProtustrankaFormatedWithAdress_1"> Latica Ivanišević jednostavno društvo s ograničenom odgovornošću za usluge, Karela Zahradnika 11, 10000 Zagreb zastupanog po punomoćniku Latica Ivanišević</derivirana_varijabla>
  </DomainObject.Predmet.ProtustrankaFormatedWithAdress>
  <DomainObject.Predmet.ProtustrankaFormatedWithAdressOIB>
    <izvorni_sadrzaj> Latica Ivanišević jednostavno društvo s ograničenom odgovornošću za usluge, OIB 90141260030, Karela Zahradnika 11, 10000 Zagreb zastupanog po punomoćniku Latica Ivanišević</izvorni_sadrzaj>
    <derivirana_varijabla naziv="DomainObject.Predmet.ProtustrankaFormatedWithAdressOIB_1"> Latica Ivanišević jednostavno društvo s ograničenom odgovornošću za usluge, OIB 90141260030, Karela Zahradnika 11, 10000 Zagreb zastupanog po punomoćniku Latica Ivanišević</derivirana_varijabla>
  </DomainObject.Predmet.ProtustrankaFormatedWithAdressOIB>
  <DomainObject.Predmet.ProtustrankaWithAdress>
    <izvorni_sadrzaj>Latica Ivanišević jednostavno društvo s ograničenom odgovornošću za usluge Karela Zahradnika 11, 10000 Zagreb</izvorni_sadrzaj>
    <derivirana_varijabla naziv="DomainObject.Predmet.ProtustrankaWithAdress_1">Latica Ivanišević jednostavno društvo s ograničenom odgovornošću za usluge Karela Zahradnika 11, 10000 Zagreb</derivirana_varijabla>
  </DomainObject.Predmet.ProtustrankaWithAdress>
  <DomainObject.Predmet.ProtustrankaWithAdressOIB>
    <izvorni_sadrzaj>Latica Ivanišević jednostavno društvo s ograničenom odgovornošću za usluge, OIB 90141260030, Karela Zahradnika 11, 10000 Zagreb</izvorni_sadrzaj>
    <derivirana_varijabla naziv="DomainObject.Predmet.ProtustrankaWithAdressOIB_1">Latica Ivanišević jednostavno društvo s ograničenom odgovornošću za usluge, OIB 90141260030, Karela Zahradnika 11, 10000 Zagreb</derivirana_varijabla>
  </DomainObject.Predmet.ProtustrankaWithAdressOIB>
  <DomainObject.Predmet.ProtustrankaNazivFormated>
    <izvorni_sadrzaj>Latica Ivanišević jednostavno društvo s ograničenom odgovornošću za usluge</izvorni_sadrzaj>
    <derivirana_varijabla naziv="DomainObject.Predmet.ProtustrankaNazivFormated_1">Latica Ivanišević jednostavno društvo s ograničenom odgovornošću za usluge</derivirana_varijabla>
  </DomainObject.Predmet.ProtustrankaNazivFormated>
  <DomainObject.Predmet.ProtustrankaNazivFormatedOIB>
    <izvorni_sadrzaj>Latica Ivanišević jednostavno društvo s ograničenom odgovornošću za usluge, OIB 90141260030</izvorni_sadrzaj>
    <derivirana_varijabla naziv="DomainObject.Predmet.ProtustrankaNazivFormatedOIB_1">Latica Ivanišević jednostavno društvo s ograničenom odgovornošću za usluge, OIB 90141260030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Latica Ivanišević jednostavno društvo s ograničenom odgovornošću za usluge zastupanog po punomoćniku Latica Ivanišević</item>
    </izvorni_sadrzaj>
    <derivirana_varijabla naziv="DomainObject.Predmet.ProtuStrankaListFormated_1">
      <item>Latica Ivanišević jednostavno društvo s ograničenom odgovornošću za usluge zastupanog po punomoćniku Latica Ivanišević</item>
    </derivirana_varijabla>
  </DomainObject.Predmet.ProtuStrankaListFormated>
  <DomainObject.Predmet.ProtuStrankaListFormatedOIB>
    <izvorni_sadrzaj>
      <item>Latica Ivanišević jednostavno društvo s ograničenom odgovornošću za usluge, OIB 90141260030 zastupanog po punomoćniku Latica Ivanišević</item>
    </izvorni_sadrzaj>
    <derivirana_varijabla naziv="DomainObject.Predmet.ProtuStrankaListFormatedOIB_1">
      <item>Latica Ivanišević jednostavno društvo s ograničenom odgovornošću za usluge, OIB 90141260030 zastupanog po punomoćniku Latica Ivanišević</item>
    </derivirana_varijabla>
  </DomainObject.Predmet.ProtuStrankaListFormatedOIB>
  <DomainObject.Predmet.ProtuStrankaListFormatedWithAdress>
    <izvorni_sadrzaj>
      <item>Latica Ivanišević jednostavno društvo s ograničenom odgovornošću za usluge, Karela Zahradnika 11, 10000 Zagreb zastupanog po punomoćniku Latica Ivanišević</item>
    </izvorni_sadrzaj>
    <derivirana_varijabla naziv="DomainObject.Predmet.ProtuStrankaListFormatedWithAdress_1">
      <item>Latica Ivanišević jednostavno društvo s ograničenom odgovornošću za usluge, Karela Zahradnika 11, 10000 Zagreb zastupanog po punomoćniku Latica Ivanišević</item>
    </derivirana_varijabla>
  </DomainObject.Predmet.ProtuStrankaListFormatedWithAdress>
  <DomainObject.Predmet.ProtuStrankaListFormatedWithAdressOIB>
    <izvorni_sadrzaj>
      <item>Latica Ivanišević jednostavno društvo s ograničenom odgovornošću za usluge, OIB 90141260030, Karela Zahradnika 11, 10000 Zagreb zastupanog po punomoćniku Latica Ivanišević</item>
    </izvorni_sadrzaj>
    <derivirana_varijabla naziv="DomainObject.Predmet.ProtuStrankaListFormatedWithAdressOIB_1">
      <item>Latica Ivanišević jednostavno društvo s ograničenom odgovornošću za usluge, OIB 90141260030, Karela Zahradnika 11, 10000 Zagreb zastupanog po punomoćniku Latica Ivanišević</item>
    </derivirana_varijabla>
  </DomainObject.Predmet.ProtuStrankaListFormatedWithAdressOIB>
  <DomainObject.Predmet.ProtuStrankaListNazivFormated>
    <izvorni_sadrzaj>
      <item>Latica Ivanišević jednostavno društvo s ograničenom odgovornošću za usluge</item>
    </izvorni_sadrzaj>
    <derivirana_varijabla naziv="DomainObject.Predmet.ProtuStrankaListNazivFormated_1">
      <item>Latica Ivanišević jednostavno društvo s ograničenom odgovornošću za usluge</item>
    </derivirana_varijabla>
  </DomainObject.Predmet.ProtuStrankaListNazivFormated>
  <DomainObject.Predmet.ProtuStrankaListNazivFormatedOIB>
    <izvorni_sadrzaj>
      <item>Latica Ivanišević jednostavno društvo s ograničenom odgovornošću za usluge, OIB 90141260030</item>
    </izvorni_sadrzaj>
    <derivirana_varijabla naziv="DomainObject.Predmet.ProtuStrankaListNazivFormatedOIB_1">
      <item>Latica Ivanišević jednostavno društvo s ograničenom odgovornošću za usluge, OIB 90141260030</item>
    </derivirana_varijabla>
  </DomainObject.Predmet.ProtuStrankaListNazivFormatedOIB>
  <DomainObject.Predmet.OstaliListFormated>
    <izvorni_sadrzaj>
      <item>Latica Ivanišević punomoćnik sudionika u postupku Latica Ivanišević jednostavno društvo s ograničenom odgovornošću za usluge</item>
    </izvorni_sadrzaj>
    <derivirana_varijabla naziv="DomainObject.Predmet.OstaliListFormated_1">
      <item>Latica Ivanišević punomoćnik sudionika u postupku Latica Ivanišević jednostavno društvo s ograničenom odgovornošću za usluge</item>
    </derivirana_varijabla>
  </DomainObject.Predmet.OstaliListFormated>
  <DomainObject.Predmet.OstaliListFormatedOIB>
    <izvorni_sadrzaj>
      <item>Latica Ivanišević, OIB 31096137910 punomoćnik sudionika u postupku Latica Ivanišević jednostavno društvo s ograničenom odgovornošću za usluge</item>
    </izvorni_sadrzaj>
    <derivirana_varijabla naziv="DomainObject.Predmet.OstaliListFormatedOIB_1">
      <item>Latica Ivanišević, OIB 31096137910 punomoćnik sudionika u postupku Latica Ivanišević jednostavno društvo s ograničenom odgovornošću za usluge</item>
    </derivirana_varijabla>
  </DomainObject.Predmet.OstaliListFormatedOIB>
  <DomainObject.Predmet.OstaliListFormatedWithAdress>
    <izvorni_sadrzaj>
      <item>Latica Ivanišević, Karela Zahradnika 11, 10000 Zagreb punomoćnik sudionika u postupku Latica Ivanišević jednostavno društvo s ograničenom odgovornošću za usluge</item>
    </izvorni_sadrzaj>
    <derivirana_varijabla naziv="DomainObject.Predmet.OstaliListFormatedWithAdress_1">
      <item>Latica Ivanišević, Karela Zahradnika 11, 10000 Zagreb punomoćnik sudionika u postupku Latica Ivanišević jednostavno društvo s ograničenom odgovornošću za usluge</item>
    </derivirana_varijabla>
  </DomainObject.Predmet.OstaliListFormatedWithAdress>
  <DomainObject.Predmet.OstaliListFormatedWithAdressOIB>
    <izvorni_sadrzaj>
      <item>Latica Ivanišević, OIB 31096137910, Karela Zahradnika 11, 10000 Zagreb punomoćnik sudionika u postupku Latica Ivanišević jednostavno društvo s ograničenom odgovornošću za usluge</item>
    </izvorni_sadrzaj>
    <derivirana_varijabla naziv="DomainObject.Predmet.OstaliListFormatedWithAdressOIB_1">
      <item>Latica Ivanišević, OIB 31096137910, Karela Zahradnika 11, 10000 Zagreb punomoćnik sudionika u postupku Latica Ivanišević jednostavno društvo s ograničenom odgovornošću za usluge</item>
    </derivirana_varijabla>
  </DomainObject.Predmet.OstaliListFormatedWithAdressOIB>
  <DomainObject.Predmet.OstaliListNazivFormated>
    <izvorni_sadrzaj>
      <item>Latica Ivanišević</item>
    </izvorni_sadrzaj>
    <derivirana_varijabla naziv="DomainObject.Predmet.OstaliListNazivFormated_1">
      <item>Latica Ivanišević</item>
    </derivirana_varijabla>
  </DomainObject.Predmet.OstaliListNazivFormated>
  <DomainObject.Predmet.OstaliListNazivFormatedOIB>
    <izvorni_sadrzaj>
      <item>Latica Ivanišević, OIB 31096137910</item>
    </izvorni_sadrzaj>
    <derivirana_varijabla naziv="DomainObject.Predmet.OstaliListNazivFormatedOIB_1">
      <item>Latica Ivanišević, OIB 31096137910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Latica Ivanišević jednostavno društvo s ograničenom odgovornošću za usluge</izvorni_sadrzaj>
    <derivirana_varijabla naziv="DomainObject.Predmet.ProtustrankaIDrugi_1">Latica Ivanišević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Latica Ivanišević jednostavno društvo s ograničenom odgovornošću za usluge, OIB 90141260030, Karela Zahradnika 11, 10000 Zagreb</izvorni_sadrzaj>
    <derivirana_varijabla naziv="DomainObject.Predmet.ProtustrankaIDrugiAdressOIB_1">Latica Ivanišević jednostavno društvo s ograničenom odgovornošću za usluge, OIB 90141260030, Karela Zahradnika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Latica Ivanišević jednostavno društvo s ograničenom odgovornošću za usluge</item>
      <item>Latica Ivanišević</item>
    </izvorni_sadrzaj>
    <derivirana_varijabla naziv="DomainObject.Predmet.SudioniciListNaziv_1">
      <item>FINA Regionalni centar Zagreb</item>
      <item>Latica Ivanišević jednostavno društvo s ograničenom odgovornošću za usluge</item>
      <item>Latica Ivanišević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Latica Ivanišević jednostavno društvo s ograničenom odgovornošću za usluge, OIB 90141260030, Karela Zahradnika 11,10000 Zagreb</item>
      <item>Latica Ivanišević, OIB 31096137910, Karela Zahradnika 11,10000 Zagreb</item>
    </izvorni_sadrzaj>
    <derivirana_varijabla naziv="DomainObject.Predmet.SudioniciListAdressOIB_1">
      <item>FINA Regionalni centar Zagreb, OIB 85821130368, Trg svibanjskih žrtava 1995. 1,10000 Zagreb</item>
      <item>Latica Ivanišević jednostavno društvo s ograničenom odgovornošću za usluge, OIB 90141260030, Karela Zahradnika 11,10000 Zagreb</item>
      <item>Latica Ivanišević, OIB 31096137910,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90141260030</item>
      <item>, OIB 31096137910</item>
    </izvorni_sadrzaj>
    <derivirana_varijabla naziv="DomainObject.Predmet.SudioniciListNazivOIB_1">
      <item>, OIB 85821130368</item>
      <item>, OIB 90141260030</item>
      <item>, OIB 31096137910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17ABC-79CB-40DE-9A6E-1CA7CFE8E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4686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2018-04-23T12:10:00Z</dcterms:created>
  <dc:creator>Korisnik</dc:creator>
  <cp:lastModifiedBy>Draženka Prpić</cp:lastModifiedBy>
  <cp:lastPrinted>2017-09-26T12:43:00Z</cp:lastPrinted>
  <dcterms:modified xmlns:xsi="http://www.w3.org/2001/XMLSchema-instance" xsi:type="dcterms:W3CDTF">2018-04-23T12:11:00Z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110..st.1.-St-460-18-Na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