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6334" w14:paraId="101633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121EB">
        <w:t>2545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2121EB">
        <w:rPr>
          <w:rFonts w:eastAsia="Calibri"/>
        </w:rPr>
        <w:t xml:space="preserve">TAEKWONDO KLUB DAN-GUN CROATIA, Zagreb, Heinzelova 42, OIB: </w:t>
      </w:r>
      <w:r w:rsidR="002121EB">
        <w:t>34628104700,</w:t>
      </w:r>
      <w:r w:rsidR="00D5399D" w:rsidRPr="00AF1EFD">
        <w:t xml:space="preserve">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F012D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2121EB">
        <w:rPr>
          <w:rFonts w:eastAsia="Calibri"/>
        </w:rPr>
        <w:t xml:space="preserve">TAEKWONDO KLUB DAN-GUN CROATIA, Zagreb, Heinzelova 42, OIB: </w:t>
      </w:r>
      <w:r w:rsidR="002121EB">
        <w:t>34628104700</w:t>
      </w:r>
      <w:r w:rsidR="00410421">
        <w:t xml:space="preserve">. </w:t>
      </w:r>
      <w:r w:rsidRPr="00AF1EFD">
        <w:t xml:space="preserve">Stečajni postupak je otvoren dana </w:t>
      </w:r>
      <w:r w:rsidR="0063163D">
        <w:t>9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2121EB">
        <w:t>9,5</w:t>
      </w:r>
      <w:r w:rsidR="0063163D">
        <w:t>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0F012D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121EB">
        <w:rPr>
          <w:rFonts w:eastAsia="Calibri"/>
        </w:rPr>
        <w:t xml:space="preserve">TAEKWONDO KLUB DAN-GUN CROATIA, Zagreb, Heinzelova 42, OIB: </w:t>
      </w:r>
      <w:r w:rsidR="002121EB">
        <w:t>34628104700</w:t>
      </w:r>
      <w:r w:rsidR="00ED7F29">
        <w:t>,</w:t>
      </w:r>
      <w:r w:rsidR="008B73DD">
        <w:t xml:space="preserve"> s danom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0F012D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121EB">
        <w:rPr>
          <w:rFonts w:eastAsia="Calibri"/>
        </w:rPr>
        <w:t xml:space="preserve">TAEKWONDO KLUB DAN-GUN CROATIA, Zagreb, Heinzelova 42, OIB: </w:t>
      </w:r>
      <w:r w:rsidR="002121EB">
        <w:t>34628104700,</w:t>
      </w:r>
      <w:r w:rsidR="00CD4226">
        <w:t xml:space="preserve"> </w:t>
      </w:r>
      <w:r w:rsidRPr="00AF1EFD">
        <w:t xml:space="preserve">bit će brisan iz </w:t>
      </w:r>
      <w:r w:rsidR="002121EB">
        <w:t>Registra udruga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</w:t>
      </w:r>
      <w:r w:rsidR="00ED7F29">
        <w:t>otvaranje</w:t>
      </w:r>
      <w:r w:rsidRPr="00B26DB0">
        <w:t xml:space="preserve"> stečajnog postupka nad dužnikom </w:t>
      </w:r>
      <w:r w:rsidR="002121EB">
        <w:rPr>
          <w:rFonts w:eastAsia="Calibri"/>
        </w:rPr>
        <w:t xml:space="preserve">TAEKWONDO KLUB DAN-GUN CROATIA, Zagreb, Heinzelova 42, OIB: </w:t>
      </w:r>
      <w:r w:rsidR="002121EB">
        <w:t>34628104700</w:t>
      </w:r>
      <w:r w:rsidR="00ED7F29">
        <w:t>,</w:t>
      </w:r>
      <w:r>
        <w:t xml:space="preserve"> dana </w:t>
      </w:r>
      <w:r w:rsidR="002121EB">
        <w:t>16</w:t>
      </w:r>
      <w:r w:rsidR="0063163D">
        <w:t xml:space="preserve">. ožujka </w:t>
      </w:r>
      <w:r w:rsidR="00410421">
        <w:t>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2121EB">
        <w:t>1608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2121EB">
        <w:t>4.616,19</w:t>
      </w:r>
      <w:r w:rsidR="000F012D">
        <w:t xml:space="preserve"> </w:t>
      </w:r>
      <w:r w:rsidR="00243403">
        <w:t xml:space="preserve">kn (list 1 i </w:t>
      </w:r>
      <w:r w:rsidR="002121EB">
        <w:t>11</w:t>
      </w:r>
      <w:r w:rsidR="00243403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</w:t>
      </w:r>
      <w:r w:rsidR="002121EB">
        <w:t>Ministarstva financija Republike Hrvatske, Porezna uprava, Područni ured Zagreb, od 15. ožujka 2017.</w:t>
      </w:r>
      <w:r>
        <w:t xml:space="preserve"> proizlazi da dužnik </w:t>
      </w:r>
      <w:r w:rsidR="002121EB">
        <w:t>ne posjeduje pokretnu odnosno nepokretnu imovinu</w:t>
      </w:r>
      <w:r w:rsidR="0063163D">
        <w:t xml:space="preserve"> (</w:t>
      </w:r>
      <w:r>
        <w:t xml:space="preserve">list </w:t>
      </w:r>
      <w:r w:rsidR="002121EB">
        <w:t>24</w:t>
      </w:r>
      <w:r>
        <w:t xml:space="preserve"> spisa).</w:t>
      </w:r>
    </w:p>
    <w:p w:rsidRDefault="0063163D" w:rsidP="00D5399D" w:rsidR="0063163D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2121EB">
        <w:t>2545</w:t>
      </w:r>
      <w:r w:rsidR="002C4416">
        <w:t xml:space="preserve">/16 od </w:t>
      </w:r>
      <w:r w:rsidR="0063163D">
        <w:t>2</w:t>
      </w:r>
      <w:r w:rsidR="002121EB">
        <w:t>7</w:t>
      </w:r>
      <w:r w:rsidR="0063163D">
        <w:t>. ožujka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63163D">
        <w:t>2</w:t>
      </w:r>
      <w:r w:rsidR="002121EB">
        <w:t>8</w:t>
      </w:r>
      <w:r w:rsidR="0063163D">
        <w:t>. ožujka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63163D">
        <w:t>9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927F11">
        <w:t>, v.r.</w:t>
      </w:r>
    </w:p>
    <w:p w:rsidRDefault="00927F11" w:rsidP="00CD4226" w:rsidR="00927F11"/>
    <w:p w:rsidRDefault="00927F11" w:rsidP="00CD4226" w:rsidR="00927F11"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B6D" w:rsidR="00A42B6D">
      <w:r>
        <w:separator/>
      </w:r>
    </w:p>
  </w:endnote>
  <w:endnote w:id="0" w:type="continuationSeparator">
    <w:p w:rsidRDefault="00A42B6D" w:rsidR="00A42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B6D" w:rsidR="00A42B6D">
      <w:r>
        <w:separator/>
      </w:r>
    </w:p>
  </w:footnote>
  <w:footnote w:id="0" w:type="continuationSeparator">
    <w:p w:rsidRDefault="00A42B6D" w:rsidR="00A42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F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121EB">
      <w:t>2545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0F012D"/>
    <w:rsid w:val="00145906"/>
    <w:rsid w:val="00174993"/>
    <w:rsid w:val="00186AD4"/>
    <w:rsid w:val="00191009"/>
    <w:rsid w:val="001A044D"/>
    <w:rsid w:val="001C02F6"/>
    <w:rsid w:val="001D564F"/>
    <w:rsid w:val="002121EB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63D"/>
    <w:rsid w:val="00662CB6"/>
    <w:rsid w:val="006861EF"/>
    <w:rsid w:val="006A56F3"/>
    <w:rsid w:val="006A6C30"/>
    <w:rsid w:val="006C786C"/>
    <w:rsid w:val="006F5F07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27F11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42B6D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47BD0"/>
    <w:rsid w:val="00E57778"/>
    <w:rsid w:val="00E6510E"/>
    <w:rsid w:val="00ED7F29"/>
    <w:rsid w:val="00EE61A0"/>
    <w:rsid w:val="00F10CB7"/>
    <w:rsid w:val="00F22E0A"/>
    <w:rsid w:val="00F36D2D"/>
    <w:rsid w:val="00F40956"/>
    <w:rsid w:val="00F45029"/>
    <w:rsid w:val="00F60C93"/>
    <w:rsid w:val="00F64C00"/>
    <w:rsid w:val="00FC2E86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St-2545/2016</izvorni_sadrzaj>
    <derivirana_varijabla naziv="DomainObject.Predmet.OznakaBroj_1">St-2545/2016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TAEKWONDO KLUB DAN-GUN CROATIA zastupanog po punomoćniku Mladen Kužnik</izvorni_sadrzaj>
    <derivirana_varijabla naziv="DomainObject.Predmet.ProtustrankaFormated_1">  TAEKWONDO KLUB DAN-GUN CROATIA zastupanog po punomoćniku Mladen Kužnik</derivirana_varijabla>
  </DomainObject.Predmet.ProtustrankaFormated>
  <DomainObject.Predmet.ProtustrankaFormatedOIB>
    <izvorni_sadrzaj>  TAEKWONDO KLUB DAN-GUN CROATIA, OIB 34628104700 zastupanog po punomoćniku Mladen Kužnik</izvorni_sadrzaj>
    <derivirana_varijabla naziv="DomainObject.Predmet.ProtustrankaFormatedOIB_1">  TAEKWONDO KLUB DAN-GUN CROATIA, OIB 34628104700 zastupanog po punomoćniku Mladen Kužnik</derivirana_varijabla>
  </DomainObject.Predmet.ProtustrankaFormatedOIB>
  <DomainObject.Predmet.ProtustrankaFormatedWithAdress>
    <izvorni_sadrzaj> TAEKWONDO KLUB DAN-GUN CROATIA, Heinzelova 42, 10000 Zagreb zastupanog po punomoćniku Mladen Kužnik</izvorni_sadrzaj>
    <derivirana_varijabla naziv="DomainObject.Predmet.ProtustrankaFormatedWithAdress_1"> TAEKWONDO KLUB DAN-GUN CROATIA, Heinzelova 42, 10000 Zagreb zastupanog po punomoćniku Mladen Kužnik</derivirana_varijabla>
  </DomainObject.Predmet.ProtustrankaFormatedWithAdress>
  <DomainObject.Predmet.ProtustrankaFormatedWithAdressOIB>
    <izvorni_sadrzaj> TAEKWONDO KLUB DAN-GUN CROATIA, OIB 34628104700, Heinzelova 42, 10000 Zagreb zastupanog po punomoćniku Mladen Kužnik</izvorni_sadrzaj>
    <derivirana_varijabla naziv="DomainObject.Predmet.ProtustrankaFormatedWithAdressOIB_1"> TAEKWONDO KLUB DAN-GUN CROATIA, OIB 34628104700, Heinzelova 42, 10000 Zagreb zastupanog po punomoćniku Mladen Kužnik</derivirana_varijabla>
  </DomainObject.Predmet.ProtustrankaFormatedWithAdressOIB>
  <DomainObject.Predmet.ProtustrankaWithAdress>
    <izvorni_sadrzaj>TAEKWONDO KLUB DAN-GUN CROATIA Heinzelova 42, 10000 Zagreb</izvorni_sadrzaj>
    <derivirana_varijabla naziv="DomainObject.Predmet.ProtustrankaWithAdress_1">TAEKWONDO KLUB DAN-GUN CROATIA Heinzelova 42, 10000 Zagreb</derivirana_varijabla>
  </DomainObject.Predmet.ProtustrankaWithAdress>
  <DomainObject.Predmet.ProtustrankaWithAdressOIB>
    <izvorni_sadrzaj>TAEKWONDO KLUB DAN-GUN CROATIA, OIB 34628104700, Heinzelova 42, 10000 Zagreb</izvorni_sadrzaj>
    <derivirana_varijabla naziv="DomainObject.Predmet.ProtustrankaWithAdressOIB_1">TAEKWONDO KLUB DAN-GUN CROATIA, OIB 34628104700, Heinzelova 42, 10000 Zagreb</derivirana_varijabla>
  </DomainObject.Predmet.ProtustrankaWithAdressOIB>
  <DomainObject.Predmet.ProtustrankaNazivFormated>
    <izvorni_sadrzaj>TAEKWONDO KLUB DAN-GUN CROATIA</izvorni_sadrzaj>
    <derivirana_varijabla naziv="DomainObject.Predmet.ProtustrankaNazivFormated_1">TAEKWONDO KLUB DAN-GUN CROATIA</derivirana_varijabla>
  </DomainObject.Predmet.ProtustrankaNazivFormated>
  <DomainObject.Predmet.ProtustrankaNazivFormatedOIB>
    <izvorni_sadrzaj>TAEKWONDO KLUB DAN-GUN CROATIA, OIB 34628104700</izvorni_sadrzaj>
    <derivirana_varijabla naziv="DomainObject.Predmet.ProtustrankaNazivFormatedOIB_1">TAEKWONDO KLUB DAN-GUN CROATIA, OIB 34628104700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DAN-GUN CROATIA zastupanog po punomoćniku Mladen Kužnik</item>
    </izvorni_sadrzaj>
    <derivirana_varijabla naziv="DomainObject.Predmet.ProtuStrankaListFormated_1">
      <item>TAEKWONDO KLUB DAN-GUN CROATIA zastupanog po punomoćniku Mladen Kužnik</item>
    </derivirana_varijabla>
  </DomainObject.Predmet.ProtuStrankaListFormated>
  <DomainObject.Predmet.ProtuStrankaListFormatedOIB>
    <izvorni_sadrzaj>
      <item>TAEKWONDO KLUB DAN-GUN CROATIA, OIB 34628104700 zastupanog po punomoćniku Mladen Kužnik</item>
    </izvorni_sadrzaj>
    <derivirana_varijabla naziv="DomainObject.Predmet.ProtuStrankaListFormatedOIB_1">
      <item>TAEKWONDO KLUB DAN-GUN CROATIA, OIB 34628104700 zastupanog po punomoćniku Mladen Kužnik</item>
    </derivirana_varijabla>
  </DomainObject.Predmet.ProtuStrankaListFormatedOIB>
  <DomainObject.Predmet.ProtuStrankaListFormatedWithAdress>
    <izvorni_sadrzaj>
      <item>TAEKWONDO KLUB DAN-GUN CROATIA, Heinzelova 42, 10000 Zagreb zastupanog po punomoćniku Mladen Kužnik</item>
    </izvorni_sadrzaj>
    <derivirana_varijabla naziv="DomainObject.Predmet.ProtuStrankaListFormatedWithAdress_1">
      <item>TAEKWONDO KLUB DAN-GUN CROATIA, Heinzelova 42, 10000 Zagreb zastupanog po punomoćniku Mladen Kužnik</item>
    </derivirana_varijabla>
  </DomainObject.Predmet.ProtuStrankaListFormatedWithAdress>
  <DomainObject.Predmet.ProtuStrankaListFormatedWithAdressOIB>
    <izvorni_sadrzaj>
      <item>TAEKWONDO KLUB DAN-GUN CROATIA, OIB 34628104700, Heinzelova 42, 10000 Zagreb zastupanog po punomoćniku Mladen Kužnik</item>
    </izvorni_sadrzaj>
    <derivirana_varijabla naziv="DomainObject.Predmet.ProtuStrankaListFormatedWithAdressOIB_1">
      <item>TAEKWONDO KLUB DAN-GUN CROATIA, OIB 34628104700, Heinzelova 42, 10000 Zagreb zastupanog po punomoćniku Mladen Kužnik</item>
    </derivirana_varijabla>
  </DomainObject.Predmet.ProtuStrankaListFormatedWithAdressOIB>
  <DomainObject.Predmet.ProtuStrankaListNazivFormated>
    <izvorni_sadrzaj>
      <item>TAEKWONDO KLUB DAN-GUN CROATIA</item>
    </izvorni_sadrzaj>
    <derivirana_varijabla naziv="DomainObject.Predmet.ProtuStrankaListNazivFormated_1">
      <item>TAEKWONDO KLUB DAN-GUN CROATIA</item>
    </derivirana_varijabla>
  </DomainObject.Predmet.ProtuStrankaListNazivFormated>
  <DomainObject.Predmet.ProtuStrankaListNazivFormatedOIB>
    <izvorni_sadrzaj>
      <item>TAEKWONDO KLUB DAN-GUN CROATIA, OIB 34628104700</item>
    </izvorni_sadrzaj>
    <derivirana_varijabla naziv="DomainObject.Predmet.ProtuStrankaListNazivFormatedOIB_1">
      <item>TAEKWONDO KLUB DAN-GUN CROATIA, OIB 34628104700</item>
    </derivirana_varijabla>
  </DomainObject.Predmet.ProtuStrankaListNazivFormatedOIB>
  <DomainObject.Predmet.OstaliListFormated>
    <izvorni_sadrzaj>
      <item>Mladen Kužnik punomoćnik sudionika u postupku TAEKWONDO KLUB DAN-GUN CROATIA</item>
    </izvorni_sadrzaj>
    <derivirana_varijabla naziv="DomainObject.Predmet.OstaliListFormated_1">
      <item>Mladen Kužnik punomoćnik sudionika u postupku TAEKWONDO KLUB DAN-GUN CROATIA</item>
    </derivirana_varijabla>
  </DomainObject.Predmet.OstaliListFormated>
  <DomainObject.Predmet.OstaliListFormatedOIB>
    <izvorni_sadrzaj>
      <item>Mladen Kužnik, OIB 50064101512 punomoćnik sudionika u postupku TAEKWONDO KLUB DAN-GUN CROATIA</item>
    </izvorni_sadrzaj>
    <derivirana_varijabla naziv="DomainObject.Predmet.OstaliListFormatedOIB_1">
      <item>Mladen Kužnik, OIB 50064101512 punomoćnik sudionika u postupku TAEKWONDO KLUB DAN-GUN CROATIA</item>
    </derivirana_varijabla>
  </DomainObject.Predmet.OstaliListFormatedOIB>
  <DomainObject.Predmet.OstaliListFormatedWithAdress>
    <izvorni_sadrzaj>
      <item>Mladen Kužnik, Heinzelova 42, 10000 Zagreb punomoćnik sudionika u postupku TAEKWONDO KLUB DAN-GUN CROATIA</item>
    </izvorni_sadrzaj>
    <derivirana_varijabla naziv="DomainObject.Predmet.OstaliListFormatedWithAdress_1">
      <item>Mladen Kužnik, Heinzelova 42, 10000 Zagreb punomoćnik sudionika u postupku TAEKWONDO KLUB DAN-GUN CROATIA</item>
    </derivirana_varijabla>
  </DomainObject.Predmet.OstaliListFormatedWithAdress>
  <DomainObject.Predmet.OstaliListFormatedWithAdressOIB>
    <izvorni_sadrzaj>
      <item>Mladen Kužnik, OIB 50064101512, Heinzelova 42, 10000 Zagreb punomoćnik sudionika u postupku TAEKWONDO KLUB DAN-GUN CROATIA</item>
    </izvorni_sadrzaj>
    <derivirana_varijabla naziv="DomainObject.Predmet.OstaliListFormatedWithAdressOIB_1">
      <item>Mladen Kužnik, OIB 50064101512, Heinzelova 42, 10000 Zagreb punomoćnik sudionika u postupku TAEKWONDO KLUB DAN-GUN CROATIA</item>
    </derivirana_varijabla>
  </DomainObject.Predmet.OstaliListFormatedWithAdressOIB>
  <DomainObject.Predmet.OstaliListNazivFormated>
    <izvorni_sadrzaj>
      <item>Mladen Kužnik</item>
    </izvorni_sadrzaj>
    <derivirana_varijabla naziv="DomainObject.Predmet.OstaliListNazivFormated_1">
      <item>Mladen Kužnik</item>
    </derivirana_varijabla>
  </DomainObject.Predmet.OstaliListNazivFormated>
  <DomainObject.Predmet.OstaliListNazivFormatedOIB>
    <izvorni_sadrzaj>
      <item>Mladen Kužnik, OIB 50064101512</item>
    </izvorni_sadrzaj>
    <derivirana_varijabla naziv="DomainObject.Predmet.OstaliListNazivFormatedOIB_1">
      <item>Mladen Kužnik, OIB 50064101512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DAN-GUN CROATIA</izvorni_sadrzaj>
    <derivirana_varijabla naziv="DomainObject.Predmet.ProtustrankaIDrugi_1">TAEKWONDO KLUB DAN-GUN CROATIA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DAN-GUN CROATIA, OIB 34628104700, Heinzelova 42, 10000 Zagreb</izvorni_sadrzaj>
    <derivirana_varijabla naziv="DomainObject.Predmet.ProtustrankaIDrugiAdressOIB_1">TAEKWONDO KLUB DAN-GUN CROATIA, OIB 34628104700, Heinzelova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DAN-GUN CROATIA</item>
      <item>Mladen Kužnik</item>
    </izvorni_sadrzaj>
    <derivirana_varijabla naziv="DomainObject.Predmet.SudioniciListNaziv_1">
      <item>FINA Regionalni centar Zagreb</item>
      <item>TAEKWONDO KLUB DAN-GUN CROATIA</item>
      <item>Mladen Kužnik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DAN-GUN CROATIA, OIB 34628104700, Heinzelova 42,10000 Zagreb</item>
      <item>Mladen Kužnik, OIB 50064101512, Heinzelova 42,10000 Zagreb</item>
    </izvorni_sadrzaj>
    <derivirana_varijabla naziv="DomainObject.Predmet.SudioniciListAdressOIB_1">
      <item>FINA Regionalni centar Zagreb, OIB 85821130368, Trg svibanjskih žrtava 1995. 1,10000 Zagreb</item>
      <item>TAEKWONDO KLUB DAN-GUN CROATIA, OIB 34628104700, Heinzelova 42,10000 Zagreb</item>
      <item>Mladen Kužnik, OIB 50064101512, Heinzelova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34628104700</item>
      <item>, OIB 50064101512</item>
    </izvorni_sadrzaj>
    <derivirana_varijabla naziv="DomainObject.Predmet.SudioniciListNazivOIB_1">
      <item>, OIB 85821130368</item>
      <item>, OIB 34628104700</item>
      <item>, OIB 50064101512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532</properties:Words>
  <properties:Characters>2768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2017-08-09T07:48:00Z</dcterms:created>
  <dc:creator>Korisnik</dc:creator>
  <cp:lastModifiedBy>Draženka Prpić</cp:lastModifiedBy>
  <cp:lastPrinted>2017-08-09T07:50:00Z</cp:lastPrinted>
  <dcterms:modified xmlns:xsi="http://www.w3.org/2001/XMLSchema-instance" xsi:type="dcterms:W3CDTF">2017-08-09T07:50:00Z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