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bd20" w14:paraId="1bebd20" w:rsidRDefault="003A43AB" w:rsidP="003A43AB" w:rsidR="003A43A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3A43AB" w:rsidP="003A43AB" w:rsidR="003A43A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3A43AB" w:rsidP="003A43AB" w:rsidR="003A43A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3A43AB" w:rsidP="003A43AB" w:rsidR="003A43AB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St-634/2018</w:t>
      </w:r>
    </w:p>
    <w:p w:rsidRDefault="003A43AB" w:rsidP="003A43AB" w:rsidR="003A43AB">
      <w:pPr>
        <w:rPr>
          <w:sz w:val="22"/>
          <w:szCs w:val="22"/>
        </w:rPr>
      </w:pPr>
    </w:p>
    <w:p w:rsidRDefault="003A43AB" w:rsidP="003A43AB" w:rsidR="003A43AB">
      <w:pPr>
        <w:rPr>
          <w:sz w:val="22"/>
          <w:szCs w:val="22"/>
        </w:rPr>
      </w:pPr>
    </w:p>
    <w:p w:rsidRDefault="003A43AB" w:rsidP="003A43AB" w:rsidR="003A43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IP ZVEKI PRIJEVOZ jednostavno društvo s ograničenom odgovornošću za prijevoz i usluge, Zagreb, Remetinečki gaj 17 C, OIB: 89230017369, dana 10. svibnja 2018.g.                    </w:t>
      </w:r>
    </w:p>
    <w:p w:rsidRDefault="003A43AB" w:rsidP="003A43AB" w:rsidR="003A43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3A43AB" w:rsidP="003A43AB" w:rsidR="003A43AB">
      <w:pPr>
        <w:jc w:val="both"/>
        <w:rPr>
          <w:sz w:val="22"/>
          <w:szCs w:val="22"/>
        </w:rPr>
      </w:pPr>
    </w:p>
    <w:p w:rsidRDefault="003A43AB" w:rsidP="003A43AB" w:rsidR="003A43A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3A43AB" w:rsidP="003A43AB" w:rsidR="003A43AB">
      <w:pPr>
        <w:jc w:val="center"/>
        <w:rPr>
          <w:sz w:val="22"/>
          <w:szCs w:val="22"/>
        </w:rPr>
      </w:pPr>
    </w:p>
    <w:p w:rsidRDefault="003A43AB" w:rsidP="003A43AB" w:rsidR="003A43AB">
      <w:pPr>
        <w:rPr>
          <w:b/>
          <w:sz w:val="22"/>
          <w:szCs w:val="22"/>
        </w:rPr>
      </w:pPr>
    </w:p>
    <w:p w:rsidRDefault="003A43AB" w:rsidP="003A43AB" w:rsidR="003A43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IP ZVEKI PRIJEVOZ jednostavno društvo s ograničenom odgovornošću za prijevoz i usluge, Zagreb, Remetinečki gaj 17 C, OIB: 89230017369.</w:t>
      </w:r>
    </w:p>
    <w:p w:rsidRDefault="003A43AB" w:rsidP="003A43AB" w:rsidR="003A43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33.787,52 kn.  </w:t>
      </w:r>
    </w:p>
    <w:p w:rsidRDefault="003A43AB" w:rsidP="003A43AB" w:rsidR="003A43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A43AB" w:rsidP="003A43AB" w:rsidR="003A43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A43AB" w:rsidP="003A43AB" w:rsidR="003A43AB">
      <w:pPr>
        <w:ind w:firstLine="708"/>
        <w:jc w:val="both"/>
        <w:rPr>
          <w:sz w:val="22"/>
          <w:szCs w:val="22"/>
        </w:rPr>
      </w:pPr>
    </w:p>
    <w:p w:rsidRDefault="003A43AB" w:rsidP="003A43AB" w:rsidR="003A43A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3A43AB" w:rsidP="003A43AB" w:rsidR="003A43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3A43AB" w:rsidP="003A43AB" w:rsidR="003A43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3A43AB" w:rsidP="003A43AB" w:rsidR="003A43AB">
      <w:pPr>
        <w:jc w:val="both"/>
        <w:rPr>
          <w:sz w:val="22"/>
          <w:szCs w:val="22"/>
        </w:rPr>
      </w:pPr>
    </w:p>
    <w:p w:rsidRDefault="003A43AB" w:rsidP="003A43AB" w:rsidR="003A43A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10. svibnja 2018.g.    </w:t>
      </w:r>
    </w:p>
    <w:p w:rsidRDefault="003A43AB" w:rsidP="003A43AB" w:rsidR="003A43AB">
      <w:pPr>
        <w:jc w:val="center"/>
        <w:rPr>
          <w:sz w:val="22"/>
          <w:szCs w:val="22"/>
        </w:rPr>
      </w:pPr>
    </w:p>
    <w:p w:rsidRDefault="003A43AB" w:rsidP="003A43AB" w:rsidR="003A43A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3A43AB" w:rsidP="003A43AB" w:rsidR="003A43AB">
      <w:pPr>
        <w:ind w:firstLine="708" w:left="5664"/>
        <w:jc w:val="both"/>
        <w:rPr>
          <w:sz w:val="22"/>
          <w:szCs w:val="22"/>
        </w:rPr>
      </w:pPr>
    </w:p>
    <w:p w:rsidRDefault="003A43AB" w:rsidP="003A43AB" w:rsidR="003A43A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3A43AB" w:rsidP="003A43AB" w:rsidR="003A43A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3A43AB" w:rsidP="003A43AB" w:rsidR="003A43A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A43AB" w:rsidP="003A43AB" w:rsidR="003A43A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3A43AB" w:rsidP="003A43AB" w:rsidR="003A43A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3A43AB" w:rsidP="003A43AB" w:rsidR="003A43AB">
      <w:pPr>
        <w:jc w:val="center"/>
        <w:rPr>
          <w:sz w:val="22"/>
          <w:szCs w:val="22"/>
        </w:rPr>
      </w:pPr>
    </w:p>
    <w:p w:rsidRDefault="003A43AB" w:rsidP="003A43AB" w:rsidR="003A43AB">
      <w:pPr>
        <w:tabs>
          <w:tab w:pos="709" w:val="left"/>
        </w:tabs>
        <w:jc w:val="both"/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A43AB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42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4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A43A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A43AB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A43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3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3A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4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A43A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A43AB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A43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3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3A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450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St-634/2018-6</izvorni_sadrzaj>
    <derivirana_varijabla naziv="DomainObject.Oznaka_1">St-634/2018-6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St-634/2018</izvorni_sadrzaj>
    <derivirana_varijabla naziv="DomainObject.Predmet.OznakaBroj_1">St-634/2018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 ZVEKI PRIJEVOZ jednostavno društvo s ograničenom odgovornošću za prijevoz i usluge</izvorni_sadrzaj>
    <derivirana_varijabla naziv="DomainObject.Predmet.ProtustrankaFormated_1">  IP ZVEKI PRIJEVOZ jednostavno društvo s ograničenom odgovornošću za prijevoz i usluge</derivirana_varijabla>
  </DomainObject.Predmet.ProtustrankaFormated>
  <DomainObject.Predmet.ProtustrankaFormatedOIB>
    <izvorni_sadrzaj>  IP ZVEKI PRIJEVOZ jednostavno društvo s ograničenom odgovornošću za prijevoz i usluge, OIB 89230017369</izvorni_sadrzaj>
    <derivirana_varijabla naziv="DomainObject.Predmet.ProtustrankaFormatedOIB_1">  IP ZVEKI PRIJEVOZ jednostavno društvo s ograničenom odgovornošću za prijevoz i usluge, OIB 89230017369</derivirana_varijabla>
  </DomainObject.Predmet.ProtustrankaFormatedOIB>
  <DomainObject.Predmet.ProtustrankaFormatedWithAdress>
    <izvorni_sadrzaj> IP ZVEKI PRIJEVOZ jednostavno društvo s ograničenom odgovornošću za prijevoz i usluge, Remetinečki gaj 17/C, 10000 Zagreb</izvorni_sadrzaj>
    <derivirana_varijabla naziv="DomainObject.Predmet.ProtustrankaFormatedWithAdress_1"> IP ZVEKI PRIJEVOZ jednostavno društvo s ograničenom odgovornošću za prijevoz i usluge, Remetinečki gaj 17/C, 10000 Zagreb</derivirana_varijabla>
  </DomainObject.Predmet.ProtustrankaFormatedWithAdress>
  <DomainObject.Predmet.ProtustrankaFormatedWithAdressOIB>
    <izvorni_sadrzaj> IP ZVEKI PRIJEVOZ jednostavno društvo s ograničenom odgovornošću za prijevoz i usluge, OIB 89230017369, Remetinečki gaj 17/C, 10000 Zagreb</izvorni_sadrzaj>
    <derivirana_varijabla naziv="DomainObject.Predmet.ProtustrankaFormatedWithAdressOIB_1"> IP ZVEKI PRIJEVOZ jednostavno društvo s ograničenom odgovornošću za prijevoz i usluge, OIB 89230017369, Remetinečki gaj 17/C, 10000 Zagreb</derivirana_varijabla>
  </DomainObject.Predmet.ProtustrankaFormatedWithAdressOIB>
  <DomainObject.Predmet.ProtustrankaWithAdress>
    <izvorni_sadrzaj>IP ZVEKI PRIJEVOZ jednostavno društvo s ograničenom odgovornošću za prijevoz i usluge Remetinečki gaj 17/C, 10000 Zagreb</izvorni_sadrzaj>
    <derivirana_varijabla naziv="DomainObject.Predmet.ProtustrankaWithAdress_1">IP ZVEKI PRIJEVOZ jednostavno društvo s ograničenom odgovornošću za prijevoz i usluge Remetinečki gaj 17/C, 10000 Zagreb</derivirana_varijabla>
  </DomainObject.Predmet.ProtustrankaWithAdress>
  <DomainObject.Predmet.ProtustrankaWithAdressOIB>
    <izvorni_sadrzaj>IP ZVEKI PRIJEVOZ jednostavno društvo s ograničenom odgovornošću za prijevoz i usluge, OIB 89230017369, Remetinečki gaj 17/C, 10000 Zagreb</izvorni_sadrzaj>
    <derivirana_varijabla naziv="DomainObject.Predmet.ProtustrankaWithAdressOIB_1">IP ZVEKI PRIJEVOZ jednostavno društvo s ograničenom odgovornošću za prijevoz i usluge, OIB 89230017369, Remetinečki gaj 17/C, 10000 Zagreb</derivirana_varijabla>
  </DomainObject.Predmet.ProtustrankaWithAdressOIB>
  <DomainObject.Predmet.ProtustrankaNazivFormated>
    <izvorni_sadrzaj>IP ZVEKI PRIJEVOZ jednostavno društvo s ograničenom odgovornošću za prijevoz i usluge</izvorni_sadrzaj>
    <derivirana_varijabla naziv="DomainObject.Predmet.ProtustrankaNazivFormated_1">IP ZVEKI PRIJEVOZ jednostavno društvo s ograničenom odgovornošću za prijevoz i usluge</derivirana_varijabla>
  </DomainObject.Predmet.ProtustrankaNazivFormated>
  <DomainObject.Predmet.ProtustrankaNazivFormatedOIB>
    <izvorni_sadrzaj>IP ZVEKI PRIJEVOZ jednostavno društvo s ograničenom odgovornošću za prijevoz i usluge, OIB 89230017369</izvorni_sadrzaj>
    <derivirana_varijabla naziv="DomainObject.Predmet.ProtustrankaNazivFormatedOIB_1">IP ZVEKI PRIJEVOZ jednostavno društvo s ograničenom odgovornošću za prijevoz i usluge, OIB 89230017369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 ZVEKI PRIJEVOZ jednostavno društvo s ograničenom odgovornošću za prijevoz i usluge</item>
    </izvorni_sadrzaj>
    <derivirana_varijabla naziv="DomainObject.Predmet.ProtuStrankaListFormated_1">
      <item>IP ZVEKI PRIJEVOZ jednostavno društvo s ograničenom odgovornošću za prijevoz i usluge</item>
    </derivirana_varijabla>
  </DomainObject.Predmet.ProtuStrankaListFormated>
  <DomainObject.Predmet.ProtuStrankaListFormatedOIB>
    <izvorni_sadrzaj>
      <item>IP ZVEKI PRIJEVOZ jednostavno društvo s ograničenom odgovornošću za prijevoz i usluge, OIB 89230017369</item>
    </izvorni_sadrzaj>
    <derivirana_varijabla naziv="DomainObject.Predmet.ProtuStrankaListFormatedOIB_1">
      <item>IP ZVEKI PRIJEVOZ jednostavno društvo s ograničenom odgovornošću za prijevoz i usluge, OIB 89230017369</item>
    </derivirana_varijabla>
  </DomainObject.Predmet.ProtuStrankaListFormatedOIB>
  <DomainObject.Predmet.ProtuStrankaListFormatedWithAdress>
    <izvorni_sadrzaj>
      <item>IP ZVEKI PRIJEVOZ jednostavno društvo s ograničenom odgovornošću za prijevoz i usluge, Remetinečki gaj 17/C, 10000 Zagreb</item>
    </izvorni_sadrzaj>
    <derivirana_varijabla naziv="DomainObject.Predmet.ProtuStrankaListFormatedWithAdress_1">
      <item>IP ZVEKI PRIJEVOZ jednostavno društvo s ograničenom odgovornošću za prijevoz i usluge, Remetinečki gaj 17/C, 10000 Zagreb</item>
    </derivirana_varijabla>
  </DomainObject.Predmet.ProtuStrankaListFormatedWithAdress>
  <DomainObject.Predmet.ProtuStrankaListFormatedWithAdressOIB>
    <izvorni_sadrzaj>
      <item>IP ZVEKI PRIJEVOZ jednostavno društvo s ograničenom odgovornošću za prijevoz i usluge, OIB 89230017369, Remetinečki gaj 17/C, 10000 Zagreb</item>
    </izvorni_sadrzaj>
    <derivirana_varijabla naziv="DomainObject.Predmet.ProtuStrankaListFormatedWithAdressOIB_1">
      <item>IP ZVEKI PRIJEVOZ jednostavno društvo s ograničenom odgovornošću za prijevoz i usluge, OIB 89230017369, Remetinečki gaj 17/C, 10000 Zagreb</item>
    </derivirana_varijabla>
  </DomainObject.Predmet.ProtuStrankaListFormatedWithAdressOIB>
  <DomainObject.Predmet.ProtuStrankaListNazivFormated>
    <izvorni_sadrzaj>
      <item>IP ZVEKI PRIJEVOZ jednostavno društvo s ograničenom odgovornošću za prijevoz i usluge</item>
    </izvorni_sadrzaj>
    <derivirana_varijabla naziv="DomainObject.Predmet.ProtuStrankaListNazivFormated_1">
      <item>IP ZVEKI PRIJEVOZ jednostavno društvo s ograničenom odgovornošću za prijevoz i usluge</item>
    </derivirana_varijabla>
  </DomainObject.Predmet.ProtuStrankaListNazivFormated>
  <DomainObject.Predmet.ProtuStrankaListNazivFormatedOIB>
    <izvorni_sadrzaj>
      <item>IP ZVEKI PRIJEVOZ jednostavno društvo s ograničenom odgovornošću za prijevoz i usluge, OIB 89230017369</item>
    </izvorni_sadrzaj>
    <derivirana_varijabla naziv="DomainObject.Predmet.ProtuStrankaListNazivFormatedOIB_1">
      <item>IP ZVEKI PRIJEVOZ jednostavno društvo s ograničenom odgovornošću za prijevoz i usluge, OIB 89230017369</item>
    </derivirana_varijabla>
  </DomainObject.Predmet.ProtuStrankaListNazivFormatedOIB>
  <DomainObject.Predmet.OstaliListFormated>
    <izvorni_sadrzaj>
      <item>Ivan Princip</item>
      <item>HRVATSKI ZAVOD ZA MIROVINSKO OSIGURANJE</item>
    </izvorni_sadrzaj>
    <derivirana_varijabla naziv="DomainObject.Predmet.OstaliListFormated_1">
      <item>Ivan Princip</item>
      <item>HRVATSKI ZAVOD ZA MIROVINSKO OSIGURANJE</item>
    </derivirana_varijabla>
  </DomainObject.Predmet.OstaliListFormated>
  <DomainObject.Predmet.OstaliListFormatedOIB>
    <izvorni_sadrzaj>
      <item>Ivan Princip, OIB 10244747668</item>
      <item>HRVATSKI ZAVOD ZA MIROVINSKO OSIGURANJE, OIB 84397956623</item>
    </izvorni_sadrzaj>
    <derivirana_varijabla naziv="DomainObject.Predmet.OstaliListFormatedOIB_1">
      <item>Ivan Princip, OIB 10244747668</item>
      <item>HRVATSKI ZAVOD ZA MIROVINSKO OSIGURANJE, OIB 84397956623</item>
    </derivirana_varijabla>
  </DomainObject.Predmet.OstaliListFormatedOIB>
  <DomainObject.Predmet.OstaliListFormatedWithAdress>
    <izvorni_sadrzaj>
      <item>Ivan Princip, Remetinečki Gaj 17c, 10000 Zagreb</item>
      <item>HRVATSKI ZAVOD ZA MIROVINSKO OSIGURANJE, Trpimirova 4, 10000 Zagreb</item>
    </izvorni_sadrzaj>
    <derivirana_varijabla naziv="DomainObject.Predmet.OstaliListFormatedWithAdress_1">
      <item>Ivan Princip, Remetinečki Gaj 17c,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Princip, OIB 10244747668, Remetinečki Gaj 17c, 10000 Zagreb</item>
      <item>HRVATSKI ZAVOD ZA MIROVINSKO OSIGURANJE, OIB 84397956623, Trpimirova 4, 10000 Zagreb</item>
    </izvorni_sadrzaj>
    <derivirana_varijabla naziv="DomainObject.Predmet.OstaliListFormatedWithAdressOIB_1">
      <item>Ivan Princip, OIB 10244747668, Remetinečki Gaj 17c,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Princip</item>
      <item>HRVATSKI ZAVOD ZA MIROVINSKO OSIGURANJE</item>
    </izvorni_sadrzaj>
    <derivirana_varijabla naziv="DomainObject.Predmet.OstaliListNazivFormated_1">
      <item>Ivan Princip</item>
      <item>HRVATSKI ZAVOD ZA MIROVINSKO OSIGURANJE</item>
    </derivirana_varijabla>
  </DomainObject.Predmet.OstaliListNazivFormated>
  <DomainObject.Predmet.OstaliListNazivFormatedOIB>
    <izvorni_sadrzaj>
      <item>Ivan Princip, OIB 10244747668</item>
      <item>HRVATSKI ZAVOD ZA MIROVINSKO OSIGURANJE, OIB 84397956623</item>
    </izvorni_sadrzaj>
    <derivirana_varijabla naziv="DomainObject.Predmet.OstaliListNazivFormatedOIB_1">
      <item>Ivan Princip, OIB 10244747668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St-634/2018-6</izvorni_sadrzaj>
    <derivirana_varijabla naziv="DomainObject.PoslovniBrojDokumenta_1">St-634/2018-6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 ZVEKI PRIJEVOZ jednostavno društvo s ograničenom odgovornošću za prijevoz i usluge</izvorni_sadrzaj>
    <derivirana_varijabla naziv="DomainObject.Predmet.ProtustrankaIDrugi_1">IP ZVEKI PRIJEVOZ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 ZVEKI PRIJEVOZ jednostavno društvo s ograničenom odgovornošću za prijevoz i usluge, OIB 89230017369, Remetinečki gaj 17/C, 10000 Zagreb</izvorni_sadrzaj>
    <derivirana_varijabla naziv="DomainObject.Predmet.ProtustrankaIDrugiAdressOIB_1">IP ZVEKI PRIJEVOZ jednostavno društvo s ograničenom odgovornošću za prijevoz i usluge, OIB 89230017369, Remetinečki gaj 17/C,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 ZVEKI PRIJEVOZ jednostavno društvo s ograničenom odgovornošću za prijevoz i usluge</item>
      <item>Ivan Princip</item>
      <item>HRVATSKI ZAVOD ZA MIROVINSKO OSIGURANJE</item>
    </izvorni_sadrzaj>
    <derivirana_varijabla naziv="DomainObject.Predmet.SudioniciListNaziv_1">
      <item>FINA Regionalni centar Zagreb</item>
      <item>IP ZVEKI PRIJEVOZ jednostavno društvo s ograničenom odgovornošću za prijevoz i usluge</item>
      <item>Ivan Princip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IP ZVEKI PRIJEVOZ jednostavno društvo s ograničenom odgovornošću za prijevoz i usluge, OIB 89230017369, Remetinečki gaj 17/C,10000 Zagreb</item>
      <item>Ivan Princip, OIB 10244747668, Remetinečki Gaj 17c,10000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IP ZVEKI PRIJEVOZ jednostavno društvo s ograničenom odgovornošću za prijevoz i usluge, OIB 89230017369, Remetinečki gaj 17/C,10000 Zagreb</item>
      <item>Ivan Princip, OIB 10244747668, Remetinečki Gaj 17c,10000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89230017369</item>
      <item>, OIB 10244747668</item>
      <item>, OIB 84397956623</item>
    </izvorni_sadrzaj>
    <derivirana_varijabla naziv="DomainObject.Predmet.SudioniciListNazivOIB_1">
      <item>, OIB 85821130368</item>
      <item>, OIB 89230017369</item>
      <item>, OIB 10244747668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285</properties:Words>
  <properties:Characters>1569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2018-05-10T07:49:00Z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