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0F61A1" w:rsidP="00372553" w:rsidR="001D7DC0" w:rsidRPr="000F61A1">
                  <w:pPr>
                    <w:pStyle w:val="VSVerzija"/>
                  </w:pPr>
                  <w:r w:rsidRPr="000F61A1">
                    <w:t>Poslovni broj:</w:t>
                  </w:r>
                  <w:r w:rsidR="00615369" w:rsidRPr="000F61A1">
                    <w:t xml:space="preserve"> 21</w:t>
                  </w:r>
                  <w:r w:rsidR="001D7DC0" w:rsidRPr="000F61A1">
                    <w:t xml:space="preserve"> </w:t>
                  </w:r>
                  <w:r w:rsidR="0030710A" w:rsidRPr="000F61A1">
                    <w:t>S</w:t>
                  </w:r>
                  <w:r w:rsidR="00C41168" w:rsidRPr="000F61A1">
                    <w:t>t-</w:t>
                  </w:r>
                  <w:r w:rsidR="00372553">
                    <w:t>1303</w:t>
                  </w:r>
                  <w:r w:rsidR="00692719" w:rsidRPr="000F61A1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e24a4e" w14:paraId="3e24a4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0F61A1">
        <w:t>u</w:t>
      </w:r>
      <w:r w:rsidR="00615369">
        <w:t xml:space="preserve"> </w:t>
      </w:r>
      <w:r>
        <w:t xml:space="preserve">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</w:t>
      </w:r>
      <w:r w:rsidR="00867384">
        <w:t xml:space="preserve">, </w:t>
      </w:r>
      <w:r>
        <w:t>za provedbu skraćenog stečajnog postupka nad dužnikom</w:t>
      </w:r>
      <w:r w:rsidR="00E7769B">
        <w:t xml:space="preserve"> </w:t>
      </w:r>
      <w:r w:rsidR="00372553">
        <w:t xml:space="preserve">PORTAS d.o.o. za trgovinu, zastupstva i usluge, Osijek, </w:t>
      </w:r>
      <w:proofErr w:type="spellStart"/>
      <w:r w:rsidR="00372553">
        <w:t>Reisnerova</w:t>
      </w:r>
      <w:proofErr w:type="spellEnd"/>
      <w:r w:rsidR="00372553">
        <w:t xml:space="preserve"> 46/a, MBS: 030030107, OIB: 42354606752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E7769B">
        <w:t>14</w:t>
      </w:r>
      <w:r w:rsidR="00EC0A93">
        <w:t xml:space="preserve">. </w:t>
      </w:r>
      <w:r w:rsidR="000F61A1">
        <w:t>prosinca</w:t>
      </w:r>
      <w:r w:rsidR="00615369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72553">
        <w:t xml:space="preserve">PORTAS d.o.o. za trgovinu, zastupstva i usluge, Osijek, </w:t>
      </w:r>
      <w:proofErr w:type="spellStart"/>
      <w:r w:rsidR="00372553">
        <w:t>Reisnerova</w:t>
      </w:r>
      <w:proofErr w:type="spellEnd"/>
      <w:r w:rsidR="00372553">
        <w:t xml:space="preserve"> 46/a, MBS: 030030107, OIB: 42354606752</w:t>
      </w:r>
      <w:r w:rsidR="00E7769B">
        <w:t>, OIB: 36972756092</w:t>
      </w:r>
      <w:r>
        <w:t xml:space="preserve">, na temelju neizvršenih osnova za plaćanje iznosi </w:t>
      </w:r>
      <w:r w:rsidR="00372553">
        <w:t>7.696,27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72553">
        <w:t xml:space="preserve">Jasna </w:t>
      </w:r>
      <w:proofErr w:type="spellStart"/>
      <w:r w:rsidR="00372553">
        <w:t>Vunjak</w:t>
      </w:r>
      <w:proofErr w:type="spellEnd"/>
      <w:r w:rsidR="00372553">
        <w:t>, Osijek, Trg bana Josipa Jelačića 32, OIB: 47080498236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72553">
        <w:t>1303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7769B">
        <w:t>14</w:t>
      </w:r>
      <w:r w:rsidR="00EC0A93">
        <w:t xml:space="preserve">. </w:t>
      </w:r>
      <w:r w:rsidR="000F61A1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7769B">
        <w:t>14</w:t>
      </w:r>
      <w:r w:rsidR="000F61A1">
        <w:t>.02.</w:t>
      </w:r>
    </w:p>
    <w:p w:rsidRDefault="0079431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0F61A1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72553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94315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7769B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St-1303/2018</izvorni_sadrzaj>
    <derivirana_varijabla naziv="DomainObject.Predmet.OznakaBroj_1">St-1303/2018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PORTAS d.o.o. za trgovinu, zastupstva i usluge</izvorni_sadrzaj>
    <derivirana_varijabla naziv="DomainObject.Predmet.ProtustrankaFormated_1">  PORTAS d.o.o. za trgovinu, zastupstva i usluge</derivirana_varijabla>
  </DomainObject.Predmet.ProtustrankaFormated>
  <DomainObject.Predmet.ProtustrankaFormatedOIB>
    <izvorni_sadrzaj>  PORTAS d.o.o. za trgovinu, zastupstva i usluge, OIB 42354606752</izvorni_sadrzaj>
    <derivirana_varijabla naziv="DomainObject.Predmet.ProtustrankaFormatedOIB_1">  PORTAS d.o.o. za trgovinu, zastupstva i usluge, OIB 42354606752</derivirana_varijabla>
  </DomainObject.Predmet.ProtustrankaFormatedOIB>
  <DomainObject.Predmet.ProtustrankaFormatedWithAdress>
    <izvorni_sadrzaj> PORTAS d.o.o. za trgovinu, zastupstva i usluge, Reisnerova 46a, 31000 Osijek</izvorni_sadrzaj>
    <derivirana_varijabla naziv="DomainObject.Predmet.ProtustrankaFormatedWithAdress_1"> PORTAS d.o.o. za trgovinu, zastupstva i usluge, Reisnerova 46a, 31000 Osijek</derivirana_varijabla>
  </DomainObject.Predmet.ProtustrankaFormatedWithAdress>
  <DomainObject.Predmet.ProtustrankaFormatedWithAdressOIB>
    <izvorni_sadrzaj> PORTAS d.o.o. za trgovinu, zastupstva i usluge, OIB 42354606752, Reisnerova 46a, 31000 Osijek</izvorni_sadrzaj>
    <derivirana_varijabla naziv="DomainObject.Predmet.ProtustrankaFormatedWithAdressOIB_1"> PORTAS d.o.o. za trgovinu, zastupstva i usluge, OIB 42354606752, Reisnerova 46a, 31000 Osijek</derivirana_varijabla>
  </DomainObject.Predmet.ProtustrankaFormatedWithAdressOIB>
  <DomainObject.Predmet.ProtustrankaWithAdress>
    <izvorni_sadrzaj>PORTAS d.o.o. za trgovinu, zastupstva i usluge Reisnerova 46a, 31000 Osijek</izvorni_sadrzaj>
    <derivirana_varijabla naziv="DomainObject.Predmet.ProtustrankaWithAdress_1">PORTAS d.o.o. za trgovinu, zastupstva i usluge Reisnerova 46a, 31000 Osijek</derivirana_varijabla>
  </DomainObject.Predmet.ProtustrankaWithAdress>
  <DomainObject.Predmet.ProtustrankaWithAdressOIB>
    <izvorni_sadrzaj>PORTAS d.o.o. za trgovinu, zastupstva i usluge, OIB 42354606752, Reisnerova 46a, 31000 Osijek</izvorni_sadrzaj>
    <derivirana_varijabla naziv="DomainObject.Predmet.ProtustrankaWithAdressOIB_1">PORTAS d.o.o. za trgovinu, zastupstva i usluge, OIB 42354606752, Reisnerova 46a, 31000 Osijek</derivirana_varijabla>
  </DomainObject.Predmet.ProtustrankaWithAdressOIB>
  <DomainObject.Predmet.ProtustrankaNazivFormated>
    <izvorni_sadrzaj>PORTAS d.o.o. za trgovinu, zastupstva i usluge</izvorni_sadrzaj>
    <derivirana_varijabla naziv="DomainObject.Predmet.ProtustrankaNazivFormated_1">PORTAS d.o.o. za trgovinu, zastupstva i usluge</derivirana_varijabla>
  </DomainObject.Predmet.ProtustrankaNazivFormated>
  <DomainObject.Predmet.ProtustrankaNazivFormatedOIB>
    <izvorni_sadrzaj>PORTAS d.o.o. za trgovinu, zastupstva i usluge, OIB 42354606752</izvorni_sadrzaj>
    <derivirana_varijabla naziv="DomainObject.Predmet.ProtustrankaNazivFormatedOIB_1">PORTAS d.o.o. za trgovinu, zastupstva i usluge, OIB 42354606752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PORTAS d.o.o. za trgovinu, zastupstva i usluge</item>
    </izvorni_sadrzaj>
    <derivirana_varijabla naziv="DomainObject.Predmet.ProtuStrankaListFormated_1">
      <item>PORTAS d.o.o. za trgovinu, zastupstva i usluge</item>
    </derivirana_varijabla>
  </DomainObject.Predmet.ProtuStrankaListFormated>
  <DomainObject.Predmet.ProtuStrankaListFormatedOIB>
    <izvorni_sadrzaj>
      <item>PORTAS d.o.o. za trgovinu, zastupstva i usluge, OIB 42354606752</item>
    </izvorni_sadrzaj>
    <derivirana_varijabla naziv="DomainObject.Predmet.ProtuStrankaListFormatedOIB_1">
      <item>PORTAS d.o.o. za trgovinu, zastupstva i usluge, OIB 42354606752</item>
    </derivirana_varijabla>
  </DomainObject.Predmet.ProtuStrankaListFormatedOIB>
  <DomainObject.Predmet.ProtuStrankaListFormatedWithAdress>
    <izvorni_sadrzaj>
      <item>PORTAS d.o.o. za trgovinu, zastupstva i usluge, Reisnerova 46a, 31000 Osijek</item>
    </izvorni_sadrzaj>
    <derivirana_varijabla naziv="DomainObject.Predmet.ProtuStrankaListFormatedWithAdress_1">
      <item>PORTAS d.o.o. za trgovinu, zastupstva i usluge, Reisnerova 46a, 31000 Osijek</item>
    </derivirana_varijabla>
  </DomainObject.Predmet.ProtuStrankaListFormatedWithAdress>
  <DomainObject.Predmet.ProtuStrankaListFormatedWithAdressOIB>
    <izvorni_sadrzaj>
      <item>PORTAS d.o.o. za trgovinu, zastupstva i usluge, OIB 42354606752, Reisnerova 46a, 31000 Osijek</item>
    </izvorni_sadrzaj>
    <derivirana_varijabla naziv="DomainObject.Predmet.ProtuStrankaListFormatedWithAdressOIB_1">
      <item>PORTAS d.o.o. za trgovinu, zastupstva i usluge, OIB 42354606752, Reisnerova 46a, 31000 Osijek</item>
    </derivirana_varijabla>
  </DomainObject.Predmet.ProtuStrankaListFormatedWithAdressOIB>
  <DomainObject.Predmet.ProtuStrankaListNazivFormated>
    <izvorni_sadrzaj>
      <item>PORTAS d.o.o. za trgovinu, zastupstva i usluge</item>
    </izvorni_sadrzaj>
    <derivirana_varijabla naziv="DomainObject.Predmet.ProtuStrankaListNazivFormated_1">
      <item>PORTAS d.o.o. za trgovinu, zastupstva i usluge</item>
    </derivirana_varijabla>
  </DomainObject.Predmet.ProtuStrankaListNazivFormated>
  <DomainObject.Predmet.ProtuStrankaListNazivFormatedOIB>
    <izvorni_sadrzaj>
      <item>PORTAS d.o.o. za trgovinu, zastupstva i usluge, OIB 42354606752</item>
    </izvorni_sadrzaj>
    <derivirana_varijabla naziv="DomainObject.Predmet.ProtuStrankaListNazivFormatedOIB_1">
      <item>PORTAS d.o.o. za trgovinu, zastupstva i usluge, OIB 42354606752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PORTAS d.o.o. za trgovinu, zastupstva i usluge</izvorni_sadrzaj>
    <derivirana_varijabla naziv="DomainObject.Predmet.ProtustrankaIDrugi_1">PORTAS d.o.o. za trgovinu, zastupstva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PORTAS d.o.o. za trgovinu, zastupstva i usluge, OIB 42354606752, Reisnerova 46a, 31000 Osijek</izvorni_sadrzaj>
    <derivirana_varijabla naziv="DomainObject.Predmet.ProtustrankaIDrugiAdressOIB_1">PORTAS d.o.o. za trgovinu, zastupstva i usluge, OIB 42354606752, Reisnerova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PORTAS d.o.o. za trgovinu, zastupstva i usluge</item>
    </izvorni_sadrzaj>
    <derivirana_varijabla naziv="DomainObject.Predmet.SudioniciListNaziv_1">
      <item>FINA RC OSIJEK</item>
      <item>PORTAS d.o.o. za trgovinu, zastupstva i usluge</item>
    </derivirana_varijabla>
  </DomainObject.Predmet.SudioniciListNaziv>
  <DomainObject.Predmet.SudioniciListAdressOIB>
    <izvorni_sadrzaj>
      <item>FINA RC OSIJEK, OIB 85821130368</item>
      <item>PORTAS d.o.o. za trgovinu, zastupstva i usluge, OIB 42354606752, Reisnerova 46a,31000 Osijek</item>
    </izvorni_sadrzaj>
    <derivirana_varijabla naziv="DomainObject.Predmet.SudioniciListAdressOIB_1">
      <item>FINA RC OSIJEK, OIB 85821130368</item>
      <item>PORTAS d.o.o. za trgovinu, zastupstva i usluge, OIB 42354606752, Reisnerova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42354606752</item>
    </izvorni_sadrzaj>
    <derivirana_varijabla naziv="DomainObject.Predmet.SudioniciListNazivOIB_1">
      <item>, OIB 85821130368</item>
      <item>, OIB 42354606752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2018-12-14T07:50:00Z</dcterms:created>
  <dc:creator>Snježana Andrijanić</dc:creator>
  <cp:lastModifiedBy>Sanda Gučić</cp:lastModifiedBy>
  <cp:lastPrinted>2018-12-14T07:47:00Z</cp:lastPrinted>
  <dcterms:modified xmlns:xsi="http://www.w3.org/2001/XMLSchema-instance" xsi:type="dcterms:W3CDTF">2018-12-14T08:49:00Z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(St-1303-18    oglas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