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292d" w14:paraId="86c292d" w:rsidRDefault="00C602A2" w:rsidP="00C602A2" w:rsidR="00C602A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2A2" w:rsidP="00C602A2" w:rsidR="00C602A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602A2" w:rsidP="00C602A2" w:rsidR="00C602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602A2" w:rsidP="00C602A2" w:rsidR="00C602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602A2" w:rsidP="00C602A2" w:rsidR="00C602A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602A2" w:rsidP="00C602A2" w:rsidR="00C602A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602A2" w:rsidP="00C602A2" w:rsidR="00C602A2" w:rsidRPr="005D578C">
      <w:pPr>
        <w:jc w:val="center"/>
        <w:rPr>
          <w:rFonts w:cs="Times New Roman" w:eastAsia="Times New Roman"/>
          <w:szCs w:val="24"/>
        </w:rPr>
      </w:pPr>
    </w:p>
    <w:p w:rsidRDefault="00C602A2" w:rsidP="00C602A2" w:rsidR="00C602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602A2" w:rsidP="00C602A2" w:rsidR="00C602A2" w:rsidRPr="005D578C">
      <w:pPr>
        <w:rPr>
          <w:rFonts w:cs="Times New Roman" w:eastAsia="Times New Roman"/>
          <w:szCs w:val="24"/>
        </w:rPr>
      </w:pPr>
    </w:p>
    <w:p w:rsidRDefault="00C602A2" w:rsidP="00C602A2" w:rsidR="00C602A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GLAS ISTRE TURIZAM d. o. o. Pula, Trg 1. istarske brigade 10, OIB </w:t>
      </w:r>
      <w:r w:rsidRPr="00C602A2">
        <w:rPr>
          <w:rFonts w:cs="Times New Roman" w:eastAsia="Times New Roman"/>
          <w:szCs w:val="24"/>
        </w:rPr>
        <w:t>89577647063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602A2">
        <w:rPr>
          <w:rFonts w:cs="Times New Roman" w:eastAsia="Times New Roman"/>
          <w:szCs w:val="24"/>
        </w:rPr>
        <w:t>040157825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5. svibnja 2016.</w:t>
      </w:r>
    </w:p>
    <w:p w:rsidRDefault="00C602A2" w:rsidP="00C602A2" w:rsidR="00C602A2" w:rsidRPr="005D578C">
      <w:pPr>
        <w:rPr>
          <w:rFonts w:cs="Times New Roman" w:eastAsia="Times New Roman"/>
          <w:szCs w:val="24"/>
        </w:rPr>
      </w:pPr>
    </w:p>
    <w:p w:rsidRDefault="00C602A2" w:rsidP="00C602A2" w:rsidR="00C602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602A2" w:rsidP="00C602A2" w:rsidR="00C602A2" w:rsidRPr="005D578C">
      <w:pPr>
        <w:rPr>
          <w:rFonts w:cs="Times New Roman" w:eastAsia="Times New Roman"/>
          <w:szCs w:val="24"/>
        </w:rPr>
      </w:pPr>
    </w:p>
    <w:p w:rsidRDefault="00C602A2" w:rsidP="00C602A2" w:rsidR="00C602A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GLAS ISTRE TURIZAM d. o. o. Pula, Trg 1. istarske brigade 10, OIB </w:t>
      </w:r>
      <w:r w:rsidRPr="00C602A2">
        <w:rPr>
          <w:rFonts w:cs="Times New Roman" w:eastAsia="Times New Roman"/>
          <w:szCs w:val="24"/>
        </w:rPr>
        <w:t>89577647063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602A2">
        <w:rPr>
          <w:rFonts w:cs="Times New Roman" w:eastAsia="Times New Roman"/>
          <w:szCs w:val="24"/>
        </w:rPr>
        <w:t>040157825</w:t>
      </w:r>
      <w:r>
        <w:rPr>
          <w:rFonts w:cs="Times New Roman" w:eastAsia="Times New Roman"/>
          <w:szCs w:val="24"/>
        </w:rPr>
        <w:t>.</w:t>
      </w:r>
    </w:p>
    <w:p w:rsidRDefault="00C602A2" w:rsidP="00C602A2" w:rsidR="00C602A2" w:rsidRPr="005D578C">
      <w:pPr>
        <w:rPr>
          <w:rFonts w:cs="Times New Roman" w:eastAsia="Times New Roman"/>
          <w:szCs w:val="24"/>
        </w:rPr>
      </w:pPr>
    </w:p>
    <w:p w:rsidRDefault="00C602A2" w:rsidP="00C602A2" w:rsidR="00C602A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C602A2" w:rsidP="00C602A2" w:rsidR="00C602A2">
      <w:pPr>
        <w:rPr>
          <w:rFonts w:cs="Times New Roman" w:eastAsia="Times New Roman"/>
          <w:szCs w:val="20"/>
        </w:rPr>
      </w:pPr>
    </w:p>
    <w:p w:rsidRDefault="00C602A2" w:rsidP="00C602A2" w:rsidR="00C602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GLAS ISTRE TURIZAM d. o. o. Pula, Trg 1. istarske brigade 10, OIB </w:t>
      </w:r>
      <w:r w:rsidRPr="00C602A2">
        <w:rPr>
          <w:rFonts w:cs="Times New Roman" w:eastAsia="Times New Roman"/>
          <w:szCs w:val="24"/>
        </w:rPr>
        <w:t>89577647063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602A2">
        <w:rPr>
          <w:rFonts w:cs="Times New Roman" w:eastAsia="Times New Roman"/>
          <w:szCs w:val="24"/>
        </w:rPr>
        <w:t>040157825</w:t>
      </w:r>
      <w:r>
        <w:rPr>
          <w:rFonts w:cs="Times New Roman" w:eastAsia="Times New Roman"/>
          <w:szCs w:val="24"/>
        </w:rPr>
        <w:t>.</w:t>
      </w:r>
    </w:p>
    <w:p w:rsidRDefault="00C602A2" w:rsidP="00C602A2" w:rsidR="00C602A2">
      <w:pPr>
        <w:ind w:firstLine="709"/>
        <w:rPr>
          <w:rFonts w:cs="Times New Roman" w:eastAsia="Times New Roman"/>
          <w:szCs w:val="24"/>
        </w:rPr>
      </w:pPr>
    </w:p>
    <w:p w:rsidRDefault="00C602A2" w:rsidP="00C602A2" w:rsidR="00C602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GLAS ISTRE TURIZAM d. o. o. Pula, Trg 1. istarske brigade 10, OIB </w:t>
      </w:r>
      <w:r w:rsidRPr="00C602A2">
        <w:rPr>
          <w:rFonts w:cs="Times New Roman" w:eastAsia="Times New Roman"/>
          <w:szCs w:val="24"/>
        </w:rPr>
        <w:t>89577647063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602A2">
        <w:rPr>
          <w:rFonts w:cs="Times New Roman" w:eastAsia="Times New Roman"/>
          <w:szCs w:val="24"/>
        </w:rPr>
        <w:t>040157825</w:t>
      </w:r>
      <w:r>
        <w:rPr>
          <w:rFonts w:cs="Times New Roman" w:eastAsia="Times New Roman"/>
          <w:szCs w:val="24"/>
        </w:rPr>
        <w:t>.</w:t>
      </w:r>
    </w:p>
    <w:p w:rsidRDefault="00C602A2" w:rsidP="00C602A2" w:rsidR="00C602A2">
      <w:pPr>
        <w:rPr>
          <w:rFonts w:cs="Times New Roman" w:eastAsia="Times New Roman"/>
          <w:szCs w:val="24"/>
        </w:rPr>
      </w:pPr>
    </w:p>
    <w:p w:rsidRDefault="00C602A2" w:rsidP="00C602A2" w:rsidR="00C602A2" w:rsidRPr="005D578C">
      <w:pPr>
        <w:rPr>
          <w:rFonts w:cs="Times New Roman" w:eastAsia="Times New Roman"/>
          <w:szCs w:val="24"/>
        </w:rPr>
      </w:pPr>
    </w:p>
    <w:p w:rsidRDefault="00C602A2" w:rsidP="00C602A2" w:rsidR="00C602A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602A2" w:rsidP="00C602A2" w:rsidR="00C602A2">
      <w:pPr>
        <w:ind w:firstLine="708"/>
        <w:rPr>
          <w:rFonts w:cs="Times New Roman" w:eastAsia="Times New Roman"/>
          <w:szCs w:val="24"/>
        </w:rPr>
      </w:pPr>
    </w:p>
    <w:p w:rsidRDefault="00C602A2" w:rsidP="00C602A2" w:rsidR="00C602A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GLAS ISTRE TURIZAM d. o. o. Pula.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St-302/2016-3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602A2" w:rsidP="00C602A2" w:rsidR="00C602A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602A2" w:rsidP="00C602A2" w:rsidR="00C602A2" w:rsidRPr="005D578C">
      <w:pPr>
        <w:rPr>
          <w:rFonts w:cs="Times New Roman" w:eastAsia="Times New Roman"/>
          <w:szCs w:val="24"/>
        </w:rPr>
      </w:pPr>
    </w:p>
    <w:p w:rsidRDefault="00C602A2" w:rsidP="00C602A2" w:rsidR="00C602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602A2" w:rsidP="00C602A2" w:rsidR="00C602A2">
      <w:pPr>
        <w:rPr>
          <w:rFonts w:cs="Times New Roman" w:eastAsia="Times New Roman"/>
          <w:szCs w:val="24"/>
        </w:rPr>
      </w:pPr>
    </w:p>
    <w:p w:rsidRDefault="00C602A2" w:rsidP="00C602A2" w:rsidR="00C602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C602A2" w:rsidP="00C602A2" w:rsidR="00C602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3647B1">
        <w:rPr>
          <w:rFonts w:cs="Times New Roman" w:eastAsia="Times New Roman"/>
          <w:szCs w:val="24"/>
        </w:rPr>
        <w:t xml:space="preserve">, v. r. </w:t>
      </w:r>
    </w:p>
    <w:p w:rsidRDefault="00C602A2" w:rsidP="00C602A2" w:rsidR="00C602A2">
      <w:pPr>
        <w:jc w:val="left"/>
        <w:rPr>
          <w:rFonts w:cs="Times New Roman" w:eastAsia="Times New Roman"/>
          <w:szCs w:val="24"/>
        </w:rPr>
      </w:pPr>
    </w:p>
    <w:p w:rsidRDefault="00C602A2" w:rsidP="00C602A2" w:rsidR="00C602A2" w:rsidRPr="005D578C">
      <w:pPr>
        <w:jc w:val="left"/>
        <w:rPr>
          <w:rFonts w:cs="Times New Roman" w:eastAsia="Times New Roman"/>
          <w:szCs w:val="24"/>
        </w:rPr>
      </w:pPr>
    </w:p>
    <w:p w:rsidRDefault="00C602A2" w:rsidP="00C602A2" w:rsidR="00C602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602A2" w:rsidP="00C602A2" w:rsidR="00C602A2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C602A2" w:rsidP="00C602A2" w:rsidR="00C602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602A2" w:rsidP="00C602A2" w:rsidR="00C602A2">
      <w:pPr>
        <w:rPr>
          <w:rFonts w:cs="Times New Roman" w:eastAsia="Times New Roman"/>
          <w:szCs w:val="24"/>
        </w:rPr>
      </w:pPr>
    </w:p>
    <w:p w:rsidRDefault="00C602A2" w:rsidP="00C602A2" w:rsidR="00C602A2" w:rsidRPr="005D578C">
      <w:pPr>
        <w:rPr>
          <w:rFonts w:cs="Times New Roman" w:eastAsia="Times New Roman"/>
          <w:szCs w:val="24"/>
        </w:rPr>
      </w:pPr>
    </w:p>
    <w:p w:rsidRDefault="00C602A2" w:rsidP="00C602A2" w:rsidR="00C602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602A2" w:rsidP="00C602A2" w:rsidR="00C602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602A2" w:rsidP="00C602A2" w:rsidR="00C602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GLAS ISTRE TURIZAM d. o. o. Pula, Trg 1. istarske brigade 10,</w:t>
      </w:r>
    </w:p>
    <w:p w:rsidRDefault="00C602A2" w:rsidP="00C602A2" w:rsidR="00C602A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602A2" w:rsidP="00C602A2" w:rsidR="00C602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602A2" w:rsidP="00C602A2" w:rsidR="00C602A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C602A2" w:rsidP="00C602A2" w:rsidR="00C602A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C602A2" w:rsidP="00C602A2" w:rsidR="00C602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602A2" w:rsidP="00C602A2" w:rsidR="00C602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602A2" w:rsidP="00C602A2" w:rsidR="00C602A2"/>
    <w:p w:rsidRDefault="00C602A2" w:rsidP="00C602A2" w:rsidR="00C602A2"/>
    <w:p w:rsidRDefault="00CD7F8B" w:rsidR="00387208"/>
    <w:sectPr w:rsidSect="00BB235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2A2" w:rsidP="00C602A2" w:rsidR="00C602A2">
      <w:r>
        <w:separator/>
      </w:r>
    </w:p>
  </w:endnote>
  <w:endnote w:id="0" w:type="continuationSeparator">
    <w:p w:rsidRDefault="00C602A2" w:rsidP="00C602A2" w:rsidR="00C60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2A2" w:rsidP="00C602A2" w:rsidR="00C602A2">
      <w:r>
        <w:separator/>
      </w:r>
    </w:p>
  </w:footnote>
  <w:footnote w:id="0" w:type="continuationSeparator">
    <w:p w:rsidRDefault="00C602A2" w:rsidP="00C602A2" w:rsidR="00C602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2A2" w:rsidP="00BB2355" w:rsidR="00BB235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D7F8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St-302/2016-5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2A2" w:rsidP="00BB2355" w:rsidR="00BB2355" w:rsidRPr="00A074C3">
    <w:pPr>
      <w:pStyle w:val="Zaglavlje"/>
      <w:jc w:val="right"/>
      <w:rPr>
        <w:szCs w:val="24"/>
      </w:rPr>
    </w:pPr>
    <w:r>
      <w:rPr>
        <w:szCs w:val="24"/>
      </w:rPr>
      <w:t>3 St-302/2016-5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D5A"/>
    <w:rsid w:val="003647B1"/>
    <w:rsid w:val="0075528E"/>
    <w:rsid w:val="0079403F"/>
    <w:rsid w:val="00C12D5A"/>
    <w:rsid w:val="00C602A2"/>
    <w:rsid w:val="00CD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02A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02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602A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02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02A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02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02A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F8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7F8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7F8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7F8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02A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02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602A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02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02A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02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02A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F8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7F8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7F8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7F8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ISTRE TURIZAM d.o.o. PULA</izvorni_sadrzaj>
    <derivirana_varijabla naziv="DomainObject.Predmet.ProtustrankaFormated_1">  GLAS ISTRE TURIZAM d.o.o. PULA</derivirana_varijabla>
  </DomainObject.Predmet.ProtustrankaFormated>
  <DomainObject.Predmet.ProtustrankaFormatedOIB>
    <izvorni_sadrzaj>  GLAS ISTRE TURIZAM d.o.o. PULA, OIB 89577647063</izvorni_sadrzaj>
    <derivirana_varijabla naziv="DomainObject.Predmet.ProtustrankaFormatedOIB_1">  GLAS ISTRE TURIZAM d.o.o. PULA, OIB 89577647063</derivirana_varijabla>
  </DomainObject.Predmet.ProtustrankaFormatedOIB>
  <DomainObject.Predmet.ProtustrankaFormatedWithAdress>
    <izvorni_sadrzaj> GLAS ISTRE TURIZAM d.o.o. PULA, Trg 1. istarske brigade 10, 52100 Pula</izvorni_sadrzaj>
    <derivirana_varijabla naziv="DomainObject.Predmet.ProtustrankaFormatedWithAdress_1"> GLAS ISTRE TURIZAM d.o.o. PULA, Trg 1. istarske brigade 10, 52100 Pula</derivirana_varijabla>
  </DomainObject.Predmet.ProtustrankaFormatedWithAdress>
  <DomainObject.Predmet.ProtustrankaFormatedWithAdressOIB>
    <izvorni_sadrzaj> GLAS ISTRE TURIZAM d.o.o. PULA, OIB 89577647063, Trg 1. istarske brigade 10, 52100 Pula</izvorni_sadrzaj>
    <derivirana_varijabla naziv="DomainObject.Predmet.ProtustrankaFormatedWithAdressOIB_1"> GLAS ISTRE TURIZAM d.o.o. PULA, OIB 89577647063, Trg 1. istarske brigade 10, 52100 Pula</derivirana_varijabla>
  </DomainObject.Predmet.ProtustrankaFormatedWithAdressOIB>
  <DomainObject.Predmet.ProtustrankaWithAdress>
    <izvorni_sadrzaj>GLAS ISTRE TURIZAM d.o.o. PULA Trg 1. istarske brigade 10, 52100 Pula</izvorni_sadrzaj>
    <derivirana_varijabla naziv="DomainObject.Predmet.ProtustrankaWithAdress_1">GLAS ISTRE TURIZAM d.o.o. PULA Trg 1. istarske brigade 10, 52100 Pula</derivirana_varijabla>
  </DomainObject.Predmet.ProtustrankaWithAdress>
  <DomainObject.Predmet.ProtustrankaWithAdressOIB>
    <izvorni_sadrzaj>GLAS ISTRE TURIZAM d.o.o. PULA, OIB 89577647063, Trg 1. istarske brigade 10, 52100 Pula</izvorni_sadrzaj>
    <derivirana_varijabla naziv="DomainObject.Predmet.ProtustrankaWithAdressOIB_1">GLAS ISTRE TURIZAM d.o.o. PULA, OIB 89577647063, Trg 1. istarske brigade 10, 52100 Pula</derivirana_varijabla>
  </DomainObject.Predmet.ProtustrankaWithAdressOIB>
  <DomainObject.Predmet.ProtustrankaNazivFormated>
    <izvorni_sadrzaj>GLAS ISTRE TURIZAM d.o.o. PULA</izvorni_sadrzaj>
    <derivirana_varijabla naziv="DomainObject.Predmet.ProtustrankaNazivFormated_1">GLAS ISTRE TURIZAM d.o.o. PULA</derivirana_varijabla>
  </DomainObject.Predmet.ProtustrankaNazivFormated>
  <DomainObject.Predmet.ProtustrankaNazivFormatedOIB>
    <izvorni_sadrzaj>GLAS ISTRE TURIZAM d.o.o. PULA, OIB 89577647063</izvorni_sadrzaj>
    <derivirana_varijabla naziv="DomainObject.Predmet.ProtustrankaNazivFormatedOIB_1">GLAS ISTRE TURIZAM d.o.o. PULA, OIB 89577647063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53131.79</izvorni_sadrzaj>
    <derivirana_varijabla naziv="DomainObject.Predmet.TrenutnaVrijednost_1">53131.79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GLAS ISTRE TURIZAM d.o.o. PULA</item>
    </izvorni_sadrzaj>
    <derivirana_varijabla naziv="DomainObject.Predmet.ProtuStrankaListFormated_1">
      <item>GLAS ISTRE TURIZAM d.o.o. PULA</item>
    </derivirana_varijabla>
  </DomainObject.Predmet.ProtuStrankaListFormated>
  <DomainObject.Predmet.ProtuStrankaListFormatedOIB>
    <izvorni_sadrzaj>
      <item>GLAS ISTRE TURIZAM d.o.o. PULA, OIB 89577647063</item>
    </izvorni_sadrzaj>
    <derivirana_varijabla naziv="DomainObject.Predmet.ProtuStrankaListFormatedOIB_1">
      <item>GLAS ISTRE TURIZAM d.o.o. PULA, OIB 89577647063</item>
    </derivirana_varijabla>
  </DomainObject.Predmet.ProtuStrankaListFormatedOIB>
  <DomainObject.Predmet.ProtuStrankaListFormatedWithAdress>
    <izvorni_sadrzaj>
      <item>GLAS ISTRE TURIZAM d.o.o. PULA, Trg 1. istarske brigade 10, 52100 Pula</item>
    </izvorni_sadrzaj>
    <derivirana_varijabla naziv="DomainObject.Predmet.ProtuStrankaListFormatedWithAdress_1">
      <item>GLAS ISTRE TURIZAM d.o.o. PULA, Trg 1. istarske brigade 10, 52100 Pula</item>
    </derivirana_varijabla>
  </DomainObject.Predmet.ProtuStrankaListFormatedWithAdress>
  <DomainObject.Predmet.ProtuStrankaListFormatedWithAdressOIB>
    <izvorni_sadrzaj>
      <item>GLAS ISTRE TURIZAM d.o.o. PULA, OIB 89577647063, Trg 1. istarske brigade 10, 52100 Pula</item>
    </izvorni_sadrzaj>
    <derivirana_varijabla naziv="DomainObject.Predmet.ProtuStrankaListFormatedWithAdressOIB_1">
      <item>GLAS ISTRE TURIZAM d.o.o. PULA, OIB 89577647063, Trg 1. istarske brigade 10, 52100 Pula</item>
    </derivirana_varijabla>
  </DomainObject.Predmet.ProtuStrankaListFormatedWithAdressOIB>
  <DomainObject.Predmet.ProtuStrankaListNazivFormated>
    <izvorni_sadrzaj>
      <item>GLAS ISTRE TURIZAM d.o.o. PULA</item>
    </izvorni_sadrzaj>
    <derivirana_varijabla naziv="DomainObject.Predmet.ProtuStrankaListNazivFormated_1">
      <item>GLAS ISTRE TURIZAM d.o.o. PULA</item>
    </derivirana_varijabla>
  </DomainObject.Predmet.ProtuStrankaListNazivFormated>
  <DomainObject.Predmet.ProtuStrankaListNazivFormatedOIB>
    <izvorni_sadrzaj>
      <item>GLAS ISTRE TURIZAM d.o.o. PULA, OIB 89577647063</item>
    </izvorni_sadrzaj>
    <derivirana_varijabla naziv="DomainObject.Predmet.ProtuStrankaListNazivFormatedOIB_1">
      <item>GLAS ISTRE TURIZAM d.o.o. PULA, OIB 89577647063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GLAS ISTRE TURIZAM d.o.o. PULA</izvorni_sadrzaj>
    <derivirana_varijabla naziv="DomainObject.Predmet.ProtustrankaIDrugi_1">GLAS ISTRE TURIZAM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GLAS ISTRE TURIZAM d.o.o. PULA, OIB 89577647063, Trg 1. istarske brigade 10, 52100 Pula</izvorni_sadrzaj>
    <derivirana_varijabla naziv="DomainObject.Predmet.ProtustrankaIDrugiAdressOIB_1">GLAS ISTRE TURIZAM d.o.o. PULA, OIB 89577647063, Trg 1.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GLAS ISTRE TURIZAM d.o.o. PULA</item>
    </izvorni_sadrzaj>
    <derivirana_varijabla naziv="DomainObject.Predmet.SudioniciListNaziv_1">
      <item>FINANCIJSKA AGENCIJA, RC RIJEKA, PODRUŽNICA PULA, PULA</item>
      <item>GLAS ISTRE TURIZAM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GLAS ISTRE TURIZAM d.o.o. PULA, OIB 89577647063, Trg 1. istarske brigade 10,52100 Pula</item>
    </izvorni_sadrzaj>
    <derivirana_varijabla naziv="DomainObject.Predmet.SudioniciListAdressOIB_1">
      <item>FINANCIJSKA AGENCIJA, RC RIJEKA, PODRUŽNICA PULA, PULA, OIB 85821130368, Ulica grada Vukovara 70,10000 Zagreb</item>
      <item>GLAS ISTRE TURIZAM d.o.o. PULA, OIB 89577647063, Trg 1. istarske brigade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89577647063</item>
    </izvorni_sadrzaj>
    <derivirana_varijabla naziv="DomainObject.Predmet.SudioniciListNazivOIB_1">
      <item>, OIB 85821130368</item>
      <item>, OIB 89577647063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3220</properties:Characters>
  <properties:Lines>80</properties:Lines>
  <properties:Paragraphs>29</properties:Paragraphs>
  <properties:TotalTime>4</properties:TotalTime>
  <properties:ScaleCrop>false</properties:ScaleCrop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2016-05-05T06:05:00Z</dcterms:created>
  <dc:creator>Mihaela Kaligari</dc:creator>
  <dc:description/>
  <cp:keywords/>
  <cp:lastModifiedBy>Mihaela Kaligari</cp:lastModifiedBy>
  <cp:lastPrinted>2016-05-05T07:04:00Z</cp:lastPrinted>
  <dcterms:modified xmlns:xsi="http://www.w3.org/2001/XMLSchema-instance" xsi:type="dcterms:W3CDTF">2016-05-05T07:18:00Z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