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245da" w14:paraId="4a245da" w:rsidRDefault="003676F9" w:rsidP="004F58EB" w:rsidR="00EA57AC" w:rsidRPr="004C301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REPUBLIKA HRVATSKA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>TRGOVAČKI SUD U OSIJEKU</w:t>
      </w:r>
    </w:p>
    <w:p w:rsidRDefault="004C3013" w:rsidP="004C3013" w:rsidR="004C3013" w:rsidRPr="004C3013">
      <w:pPr>
        <w:rPr>
          <w:b/>
        </w:rPr>
      </w:pPr>
      <w:r w:rsidRPr="004C3013">
        <w:rPr>
          <w:b/>
        </w:rPr>
        <w:t xml:space="preserve">STALNA SLUŽBA </w:t>
      </w:r>
    </w:p>
    <w:p w:rsidRDefault="004C3013" w:rsidP="004C3013" w:rsidR="004C3013">
      <w:pPr>
        <w:rPr>
          <w:b/>
        </w:rPr>
      </w:pPr>
      <w:r w:rsidRPr="004C3013">
        <w:rPr>
          <w:b/>
        </w:rPr>
        <w:t>U SLAVONSKOM BRODU</w:t>
      </w:r>
    </w:p>
    <w:p w:rsidRDefault="004C3013" w:rsidP="004C3013" w:rsidR="004C3013">
      <w:pPr>
        <w:rPr>
          <w:b/>
        </w:rPr>
      </w:pPr>
      <w:r>
        <w:rPr>
          <w:b/>
        </w:rPr>
        <w:t>Trg pobjede 13</w:t>
      </w:r>
    </w:p>
    <w:p w:rsidRDefault="004C3013" w:rsidP="004C3013" w:rsidR="004F58EB">
      <w:pPr>
        <w:rPr>
          <w:b/>
        </w:rPr>
      </w:pPr>
      <w:r>
        <w:rPr>
          <w:b/>
        </w:rPr>
        <w:t>35000 Slavonski Brod</w:t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</w:r>
      <w:r w:rsidR="002279A4">
        <w:rPr>
          <w:b/>
        </w:rPr>
        <w:tab/>
        <w:t xml:space="preserve">                      </w:t>
      </w:r>
      <w:r>
        <w:rPr>
          <w:b/>
        </w:rPr>
        <w:t xml:space="preserve">      </w:t>
      </w:r>
      <w:r w:rsidR="004F58EB">
        <w:rPr>
          <w:b/>
        </w:rPr>
        <w:t xml:space="preserve">Broj: </w:t>
      </w:r>
      <w:r w:rsidR="00707FC5">
        <w:rPr>
          <w:b/>
        </w:rPr>
        <w:t>7/St-</w:t>
      </w:r>
      <w:r w:rsidR="002279A4">
        <w:rPr>
          <w:b/>
        </w:rPr>
        <w:t>2211</w:t>
      </w:r>
      <w:r w:rsidR="004F58EB">
        <w:rPr>
          <w:b/>
        </w:rPr>
        <w:t>/20</w:t>
      </w:r>
      <w:r w:rsidR="005A7F40">
        <w:rPr>
          <w:b/>
        </w:rPr>
        <w:t>16-</w:t>
      </w:r>
      <w:r w:rsidR="002279A4">
        <w:rPr>
          <w:b/>
        </w:rPr>
        <w:t>14</w:t>
      </w:r>
    </w:p>
    <w:p w:rsidRDefault="00EA57AC" w:rsidP="004F58EB" w:rsidR="00EA57AC">
      <w:pPr>
        <w:rPr>
          <w:b/>
        </w:rPr>
      </w:pPr>
    </w:p>
    <w:p w:rsidRDefault="004F58EB" w:rsidP="004F58EB" w:rsidR="004F58EB" w:rsidRPr="00BC63F1">
      <w:pPr>
        <w:rPr>
          <w:b/>
        </w:rPr>
      </w:pPr>
    </w:p>
    <w:p w:rsidRDefault="004F58EB" w:rsidP="004F58EB" w:rsidR="004F58EB">
      <w:pPr>
        <w:jc w:val="center"/>
        <w:rPr>
          <w:b/>
        </w:rPr>
      </w:pPr>
      <w:r w:rsidRPr="00BC63F1">
        <w:rPr>
          <w:b/>
        </w:rPr>
        <w:t>R E P U B L I K A     H R V A T S K A</w:t>
      </w:r>
    </w:p>
    <w:p w:rsidRDefault="00EA57AC" w:rsidP="004F58EB" w:rsidR="00EA57AC" w:rsidRPr="00BC63F1">
      <w:pPr>
        <w:jc w:val="center"/>
        <w:rPr>
          <w:b/>
        </w:rPr>
      </w:pPr>
    </w:p>
    <w:p w:rsidRDefault="004F58EB" w:rsidP="004F58EB" w:rsidR="004F58EB" w:rsidRPr="00BC63F1">
      <w:pPr>
        <w:jc w:val="center"/>
        <w:rPr>
          <w:b/>
        </w:rPr>
      </w:pPr>
      <w:r w:rsidRPr="00BC63F1">
        <w:rPr>
          <w:b/>
        </w:rPr>
        <w:t>R J E Š E N J E</w:t>
      </w:r>
    </w:p>
    <w:p w:rsidRDefault="004F58EB" w:rsidP="004F58EB" w:rsidR="004F58EB">
      <w:pPr>
        <w:jc w:val="both"/>
      </w:pPr>
    </w:p>
    <w:p w:rsidRDefault="004F58EB" w:rsidP="004F58EB" w:rsidR="004F58EB">
      <w:pPr>
        <w:jc w:val="both"/>
      </w:pPr>
      <w:r>
        <w:tab/>
      </w:r>
      <w:r>
        <w:tab/>
      </w:r>
      <w:r w:rsidR="00DD7129" w:rsidRPr="00DD7129">
        <w:rPr>
          <w:b/>
        </w:rPr>
        <w:t xml:space="preserve">TRGOVAČKI SUD U OSIJEKU, STALNA SLUŽBA U SLAVONSKOM BRODU, </w:t>
      </w:r>
      <w:r w:rsidR="00DD7129" w:rsidRPr="00DD7129">
        <w:t xml:space="preserve">po stečajnoj sutkinji Mirni Vujčić, </w:t>
      </w:r>
      <w:r w:rsidR="002279A4" w:rsidRPr="002279A4">
        <w:t xml:space="preserve">postupajući po prijedlogu </w:t>
      </w:r>
      <w:proofErr w:type="spellStart"/>
      <w:r w:rsidR="002279A4" w:rsidRPr="002279A4">
        <w:t>predlagateljice</w:t>
      </w:r>
      <w:proofErr w:type="spellEnd"/>
      <w:r w:rsidR="002279A4" w:rsidRPr="002279A4">
        <w:t xml:space="preserve"> Republike Hrvatske, Ministarstva financija, Porezne uprave, Područni ured Slavonija i Baranja, Slavonski Brod, OIB 18683136487, zastupane po Županijskom državnom odvjetništvu, Građansko upravnom odjelu u Slavonskom Brodu, za otvaranje stečajnog postupka nad stečajnim dužnikom OPRISAVCI-TRANSPORT d.o.o. za proizvodnju i usluge, skraćena tvrtka: OPRISAVCI-TRANSPORT d.o.o., </w:t>
      </w:r>
      <w:proofErr w:type="spellStart"/>
      <w:r w:rsidR="002279A4" w:rsidRPr="002279A4">
        <w:t>Oprisavci</w:t>
      </w:r>
      <w:proofErr w:type="spellEnd"/>
      <w:r w:rsidR="002279A4" w:rsidRPr="002279A4">
        <w:t xml:space="preserve">, </w:t>
      </w:r>
      <w:proofErr w:type="spellStart"/>
      <w:r w:rsidR="002279A4" w:rsidRPr="002279A4">
        <w:t>Oprisavci</w:t>
      </w:r>
      <w:proofErr w:type="spellEnd"/>
      <w:r w:rsidR="002279A4" w:rsidRPr="002279A4">
        <w:t xml:space="preserve"> 216, OIB 13315049171</w:t>
      </w:r>
      <w:r>
        <w:t xml:space="preserve"> dana </w:t>
      </w:r>
      <w:r w:rsidR="002279A4">
        <w:t>13</w:t>
      </w:r>
      <w:r>
        <w:t xml:space="preserve">. </w:t>
      </w:r>
      <w:r w:rsidR="005A1E18">
        <w:t>veljače</w:t>
      </w:r>
      <w:r>
        <w:t xml:space="preserve"> 20</w:t>
      </w:r>
      <w:r w:rsidR="00B27D42">
        <w:t>17</w:t>
      </w:r>
      <w:r>
        <w:t>. godine</w:t>
      </w:r>
    </w:p>
    <w:p w:rsidRDefault="004F58EB" w:rsidP="004F58EB" w:rsidR="004F58EB"/>
    <w:p w:rsidRDefault="00E342F5" w:rsidP="001C2B98" w:rsidR="00E342F5">
      <w:pPr>
        <w:jc w:val="center"/>
        <w:rPr>
          <w:b/>
        </w:rPr>
      </w:pPr>
      <w:r w:rsidRPr="004F3E16">
        <w:rPr>
          <w:b/>
        </w:rPr>
        <w:t>r i j e š i o  j e</w:t>
      </w:r>
    </w:p>
    <w:p w:rsidRDefault="00EA57AC" w:rsidP="005F3802" w:rsidR="00EA57AC">
      <w:pPr>
        <w:jc w:val="both"/>
        <w:rPr>
          <w:b/>
        </w:rPr>
      </w:pPr>
    </w:p>
    <w:p w:rsidRDefault="004F3E16" w:rsidP="005F3802" w:rsidR="00E136E0">
      <w:pPr>
        <w:jc w:val="both"/>
      </w:pPr>
      <w:r>
        <w:rPr>
          <w:b/>
        </w:rPr>
        <w:tab/>
      </w:r>
      <w:r w:rsidR="00415863">
        <w:rPr>
          <w:b/>
        </w:rPr>
        <w:tab/>
      </w:r>
      <w:r>
        <w:t xml:space="preserve">Ispravlja se </w:t>
      </w:r>
      <w:r w:rsidR="00E136E0">
        <w:t>rj</w:t>
      </w:r>
      <w:r w:rsidR="005A1E18">
        <w:t>ešenje ovoga suda posl.br 7/St-</w:t>
      </w:r>
      <w:r w:rsidR="002279A4">
        <w:t>2211</w:t>
      </w:r>
      <w:r w:rsidR="00E136E0">
        <w:t>/2016-</w:t>
      </w:r>
      <w:r w:rsidR="002279A4">
        <w:t>13</w:t>
      </w:r>
      <w:r w:rsidR="005A1E18">
        <w:t xml:space="preserve"> od dana </w:t>
      </w:r>
      <w:r w:rsidR="002279A4">
        <w:t>13</w:t>
      </w:r>
      <w:r w:rsidR="00E136E0">
        <w:t>.</w:t>
      </w:r>
      <w:r w:rsidR="005A1E18">
        <w:t xml:space="preserve"> veljače</w:t>
      </w:r>
      <w:r w:rsidR="00E136E0">
        <w:t xml:space="preserve"> 2017.godine u </w:t>
      </w:r>
      <w:r w:rsidR="005A1E18">
        <w:t>obrazloženju</w:t>
      </w:r>
      <w:r w:rsidR="00E136E0">
        <w:t xml:space="preserve"> rješenja</w:t>
      </w:r>
      <w:r w:rsidR="005A1E18">
        <w:t xml:space="preserve"> na stranici </w:t>
      </w:r>
      <w:r w:rsidR="002279A4">
        <w:t>3</w:t>
      </w:r>
      <w:r w:rsidR="005A1E18">
        <w:t>.,</w:t>
      </w:r>
      <w:r w:rsidR="00E136E0">
        <w:t xml:space="preserve"> </w:t>
      </w:r>
      <w:r w:rsidR="002279A4">
        <w:t>šesti r</w:t>
      </w:r>
      <w:r w:rsidR="005A1E18">
        <w:t xml:space="preserve">ed odozgo, tako da iza riječi: " </w:t>
      </w:r>
      <w:r w:rsidR="002279A4">
        <w:t>postupka</w:t>
      </w:r>
      <w:r w:rsidR="005A1E18">
        <w:t xml:space="preserve">" </w:t>
      </w:r>
      <w:r w:rsidR="002279A4">
        <w:t>brišu</w:t>
      </w:r>
      <w:r w:rsidR="005A1E18">
        <w:t xml:space="preserve">  riječi: " </w:t>
      </w:r>
      <w:r w:rsidR="002279A4">
        <w:t>jer je vlasnik starog motornog vozila koje nije u voznom stanju</w:t>
      </w:r>
      <w:r w:rsidR="005A1E18">
        <w:t>".</w:t>
      </w:r>
    </w:p>
    <w:p w:rsidRDefault="00E136E0" w:rsidP="005F3802" w:rsidR="00E136E0" w:rsidRPr="005F3802">
      <w:pPr>
        <w:jc w:val="both"/>
      </w:pPr>
      <w:r>
        <w:t xml:space="preserve">                                        </w:t>
      </w:r>
    </w:p>
    <w:p w:rsidRDefault="004F3E16" w:rsidP="001C2B98" w:rsidR="00C3089B">
      <w:pPr>
        <w:jc w:val="center"/>
        <w:rPr>
          <w:b/>
        </w:rPr>
      </w:pPr>
      <w:r w:rsidRPr="00C3089B">
        <w:rPr>
          <w:b/>
        </w:rPr>
        <w:t>Obrazloženje</w:t>
      </w:r>
    </w:p>
    <w:p w:rsidRDefault="00C3089B" w:rsidP="002F79EF" w:rsidR="00C3089B">
      <w:pPr>
        <w:jc w:val="both"/>
        <w:rPr>
          <w:b/>
        </w:rPr>
      </w:pPr>
    </w:p>
    <w:p w:rsidRDefault="00C3089B" w:rsidP="002F79EF" w:rsidR="00B27D42">
      <w:pPr>
        <w:jc w:val="both"/>
      </w:pPr>
      <w:r>
        <w:rPr>
          <w:b/>
        </w:rPr>
        <w:tab/>
      </w:r>
      <w:r w:rsidR="00415863">
        <w:rPr>
          <w:b/>
        </w:rPr>
        <w:tab/>
      </w:r>
      <w:r w:rsidR="00441CBA">
        <w:t>Tehničkom greškom pri</w:t>
      </w:r>
      <w:r w:rsidR="000E40A3">
        <w:t>likom</w:t>
      </w:r>
      <w:r w:rsidR="00441CBA">
        <w:t xml:space="preserve"> </w:t>
      </w:r>
      <w:r w:rsidR="00E136E0">
        <w:t xml:space="preserve">izrade rješenja ovoga suda </w:t>
      </w:r>
      <w:proofErr w:type="spellStart"/>
      <w:r w:rsidR="00E136E0">
        <w:t>posl</w:t>
      </w:r>
      <w:proofErr w:type="spellEnd"/>
      <w:r w:rsidR="00E136E0">
        <w:t>.</w:t>
      </w:r>
      <w:r w:rsidR="00B27D42">
        <w:t xml:space="preserve"> </w:t>
      </w:r>
      <w:r w:rsidR="00E136E0">
        <w:t>br.</w:t>
      </w:r>
      <w:r w:rsidR="00B27D42">
        <w:t xml:space="preserve"> </w:t>
      </w:r>
      <w:r w:rsidR="00E136E0">
        <w:t>7/St-</w:t>
      </w:r>
      <w:r w:rsidR="002279A4">
        <w:t>2211</w:t>
      </w:r>
      <w:r w:rsidR="00E136E0">
        <w:t>/2016-</w:t>
      </w:r>
      <w:r w:rsidR="002279A4">
        <w:t>13</w:t>
      </w:r>
      <w:r w:rsidR="005A1E18">
        <w:t xml:space="preserve"> od </w:t>
      </w:r>
      <w:r w:rsidR="002279A4">
        <w:t>13</w:t>
      </w:r>
      <w:r w:rsidR="00E136E0">
        <w:t>.</w:t>
      </w:r>
      <w:r w:rsidR="00B27D42">
        <w:t xml:space="preserve"> </w:t>
      </w:r>
      <w:r w:rsidR="005A1E18">
        <w:t>veljače</w:t>
      </w:r>
      <w:r w:rsidR="00E136E0">
        <w:t xml:space="preserve"> 2017. godine pogrešno </w:t>
      </w:r>
      <w:r w:rsidR="002279A4">
        <w:t>su</w:t>
      </w:r>
      <w:r w:rsidR="00E136E0">
        <w:t xml:space="preserve"> </w:t>
      </w:r>
      <w:r w:rsidR="005A1E18">
        <w:t>u obrazloženju</w:t>
      </w:r>
      <w:r w:rsidR="002279A4">
        <w:t xml:space="preserve"> r</w:t>
      </w:r>
      <w:r w:rsidR="005A1E18">
        <w:t xml:space="preserve">ješenja na stranici </w:t>
      </w:r>
      <w:r w:rsidR="002279A4">
        <w:t>3</w:t>
      </w:r>
      <w:r w:rsidR="005A1E18">
        <w:t xml:space="preserve">. </w:t>
      </w:r>
      <w:r w:rsidR="002279A4">
        <w:t>u šestom redu odozgo navedene riječi " jer je dužnik vlasnik starog motornog vozila koje nije u voznom stanju " iako iste riječi ne trebaju stajati u obrazloženju rješenja.</w:t>
      </w:r>
    </w:p>
    <w:p w:rsidRDefault="00415863" w:rsidP="002F79EF" w:rsidR="00415863">
      <w:pPr>
        <w:jc w:val="both"/>
      </w:pPr>
      <w:r>
        <w:tab/>
      </w:r>
      <w:r>
        <w:tab/>
        <w:t xml:space="preserve">Stoga je </w:t>
      </w:r>
      <w:r w:rsidR="007B5D79">
        <w:t xml:space="preserve">na temelju odredbe članka </w:t>
      </w:r>
      <w:r w:rsidR="00E136E0">
        <w:t>10</w:t>
      </w:r>
      <w:r w:rsidR="005F3802">
        <w:t xml:space="preserve">. </w:t>
      </w:r>
      <w:r w:rsidR="00B04689">
        <w:t>Stečajnog zakona</w:t>
      </w:r>
      <w:r w:rsidR="00E136E0">
        <w:t xml:space="preserve"> ( NN 71/15)</w:t>
      </w:r>
      <w:r w:rsidR="00B04689">
        <w:t xml:space="preserve"> uz poziv na odredbu čl.</w:t>
      </w:r>
      <w:r w:rsidR="005F3802">
        <w:t xml:space="preserve"> </w:t>
      </w:r>
      <w:r w:rsidR="007B5D79">
        <w:t>342. Z</w:t>
      </w:r>
      <w:r>
        <w:t>akona o parničnom postupku odlučeno kao u izreci rješenja.</w:t>
      </w:r>
    </w:p>
    <w:p w:rsidRDefault="00415863" w:rsidR="00415863"/>
    <w:p w:rsidRDefault="002F79EF" w:rsidR="00415863">
      <w:r>
        <w:tab/>
      </w:r>
      <w:r>
        <w:tab/>
        <w:t xml:space="preserve">U Slavonskom Brodu, </w:t>
      </w:r>
      <w:r w:rsidR="002279A4">
        <w:t>13</w:t>
      </w:r>
      <w:r w:rsidR="008B47B9">
        <w:t xml:space="preserve">. </w:t>
      </w:r>
      <w:r w:rsidR="005A1E18">
        <w:t>veljače</w:t>
      </w:r>
      <w:r w:rsidR="00E136E0">
        <w:t xml:space="preserve"> 2017</w:t>
      </w:r>
      <w:r w:rsidR="008B47B9">
        <w:t xml:space="preserve">. </w:t>
      </w:r>
      <w:r w:rsidR="00415863">
        <w:t>godine</w:t>
      </w:r>
    </w:p>
    <w:p w:rsidRDefault="00FE3B52" w:rsidR="00036720">
      <w:r>
        <w:t xml:space="preserve">  </w:t>
      </w:r>
    </w:p>
    <w:p w:rsidRDefault="00415863" w:rsidR="00415863" w:rsidRPr="00415863">
      <w:pPr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E3B52">
        <w:t xml:space="preserve">      </w:t>
      </w:r>
      <w:r w:rsidR="00C61D6F">
        <w:t xml:space="preserve">      </w:t>
      </w:r>
      <w:r w:rsidRPr="00415863">
        <w:rPr>
          <w:b/>
        </w:rPr>
        <w:t>Sutkinja:</w:t>
      </w:r>
    </w:p>
    <w:p w:rsidRDefault="00415863" w:rsidR="002F79EF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="00C61D6F">
        <w:t xml:space="preserve">  </w:t>
      </w:r>
      <w:r w:rsidR="00B27D42">
        <w:t xml:space="preserve">    </w:t>
      </w:r>
      <w:r w:rsidR="00FE3B52">
        <w:t xml:space="preserve">      </w:t>
      </w:r>
      <w:r w:rsidR="00C61D6F">
        <w:t xml:space="preserve"> </w:t>
      </w:r>
      <w:r>
        <w:t>Mirna Vujčić</w:t>
      </w:r>
    </w:p>
    <w:p w:rsidRDefault="00FE3B52" w:rsidP="00FE3B52" w:rsidR="00FE3B52" w:rsidRPr="00FE3B52">
      <w:r w:rsidRPr="00FE3B52">
        <w:rPr>
          <w:b/>
        </w:rPr>
        <w:t>Naputak o pravnom lijeku</w:t>
      </w:r>
      <w:r w:rsidRPr="00FE3B52">
        <w:t>: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Protiv ovog rješenja dopuštena je žalba u roku od osam dana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po isteku osmog dana od dana objave rješenja na mrežnoj stranici</w:t>
      </w:r>
    </w:p>
    <w:p w:rsidRDefault="00FE3B52" w:rsidP="00FE3B52" w:rsidR="00FE3B5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 xml:space="preserve"> e-Oglasna ploča sudova. Žalba se podnosi  Visokom trgovačkom </w:t>
      </w:r>
    </w:p>
    <w:p w:rsidRDefault="00FE3B52" w:rsidP="00FE3B52" w:rsidR="00B27D42" w:rsidRPr="00FE3B52">
      <w:pPr>
        <w:rPr>
          <w:sz w:val="20"/>
          <w:szCs w:val="20"/>
        </w:rPr>
      </w:pPr>
      <w:r w:rsidRPr="00FE3B52">
        <w:rPr>
          <w:sz w:val="20"/>
          <w:szCs w:val="20"/>
        </w:rPr>
        <w:t>sudu u Zagrebu  putem ovoga suda  u tri  primjerka</w:t>
      </w:r>
    </w:p>
    <w:p w:rsidRDefault="00B27D42" w:rsidR="00B27D42"/>
    <w:p w:rsidRDefault="00B27D42" w:rsidR="00B27D42"/>
    <w:p w:rsidRDefault="00B27D42" w:rsidP="00B27D42" w:rsidR="00B27D42" w:rsidRPr="00B27D42">
      <w:r w:rsidRPr="00B27D42">
        <w:lastRenderedPageBreak/>
        <w:t>DNA: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Rješenje nepravomoćno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Objaviti na mrežnoj stranici e-Oglasna ploča sudova</w:t>
      </w:r>
    </w:p>
    <w:p w:rsidRDefault="00B27D42" w:rsidP="00B27D42" w:rsidR="00B27D42" w:rsidRPr="00B27D42">
      <w:pPr>
        <w:numPr>
          <w:ilvl w:val="0"/>
          <w:numId w:val="1"/>
        </w:numPr>
      </w:pPr>
      <w:r w:rsidRPr="00B27D42">
        <w:t>Dostaviti:</w:t>
      </w:r>
    </w:p>
    <w:p w:rsidRDefault="00B27D42" w:rsidP="00B27D42" w:rsidR="00B27D42">
      <w:r w:rsidRPr="00B27D42">
        <w:t xml:space="preserve">- Stečajnom upravitelju </w:t>
      </w:r>
    </w:p>
    <w:p w:rsidRDefault="002279A4" w:rsidP="00B27D42" w:rsidR="002279A4">
      <w:r>
        <w:t xml:space="preserve">- bivšem zakonskom zastupniku Barici </w:t>
      </w:r>
      <w:proofErr w:type="spellStart"/>
      <w:r>
        <w:t>Močilac</w:t>
      </w:r>
      <w:proofErr w:type="spellEnd"/>
    </w:p>
    <w:p w:rsidRDefault="002279A4" w:rsidP="00B27D42" w:rsidR="002279A4" w:rsidRPr="00B27D42">
      <w:r w:rsidRPr="002279A4">
        <w:t>ŽDO Građansko-upravni odjel Slavonski Brod</w:t>
      </w:r>
    </w:p>
    <w:p w:rsidRDefault="00B27D42" w:rsidP="005A1E18" w:rsidR="00B27D42" w:rsidRPr="00B27D42">
      <w:r w:rsidRPr="00B27D42">
        <w:t>- Kalendar 15 dana</w:t>
      </w:r>
    </w:p>
    <w:p w:rsidRDefault="00C61D6F" w:rsidR="00C61D6F"/>
    <w:sectPr w:rsidR="00C61D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BC2AF2"/>
    <w:multiLevelType w:val="hybridMultilevel"/>
    <w:tmpl w:val="90BAD02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4D64"/>
    <w:rsid w:val="00036720"/>
    <w:rsid w:val="000E40A3"/>
    <w:rsid w:val="00160301"/>
    <w:rsid w:val="001C2B98"/>
    <w:rsid w:val="001C6EBA"/>
    <w:rsid w:val="001F3D8A"/>
    <w:rsid w:val="00226D2C"/>
    <w:rsid w:val="002279A4"/>
    <w:rsid w:val="00285E5F"/>
    <w:rsid w:val="002C77B9"/>
    <w:rsid w:val="002F3641"/>
    <w:rsid w:val="002F79EF"/>
    <w:rsid w:val="00304821"/>
    <w:rsid w:val="003676F9"/>
    <w:rsid w:val="003B3BE0"/>
    <w:rsid w:val="00415863"/>
    <w:rsid w:val="00435921"/>
    <w:rsid w:val="00441CBA"/>
    <w:rsid w:val="0049047C"/>
    <w:rsid w:val="004C3013"/>
    <w:rsid w:val="004E309B"/>
    <w:rsid w:val="004F3E16"/>
    <w:rsid w:val="004F58EB"/>
    <w:rsid w:val="005A1E18"/>
    <w:rsid w:val="005A7F40"/>
    <w:rsid w:val="005F3802"/>
    <w:rsid w:val="00707FC5"/>
    <w:rsid w:val="007B5D79"/>
    <w:rsid w:val="00874D64"/>
    <w:rsid w:val="008B47B9"/>
    <w:rsid w:val="008B7271"/>
    <w:rsid w:val="009057C4"/>
    <w:rsid w:val="00942406"/>
    <w:rsid w:val="009A7E23"/>
    <w:rsid w:val="009D1EFB"/>
    <w:rsid w:val="009F3233"/>
    <w:rsid w:val="009F6BEE"/>
    <w:rsid w:val="00AE1BFB"/>
    <w:rsid w:val="00B04689"/>
    <w:rsid w:val="00B24D73"/>
    <w:rsid w:val="00B27D42"/>
    <w:rsid w:val="00B7554A"/>
    <w:rsid w:val="00B91C77"/>
    <w:rsid w:val="00BC2719"/>
    <w:rsid w:val="00C3089B"/>
    <w:rsid w:val="00C61D6F"/>
    <w:rsid w:val="00CD1F06"/>
    <w:rsid w:val="00CD3DBD"/>
    <w:rsid w:val="00D0497A"/>
    <w:rsid w:val="00D7279C"/>
    <w:rsid w:val="00DC09AA"/>
    <w:rsid w:val="00DD7129"/>
    <w:rsid w:val="00E136E0"/>
    <w:rsid w:val="00E342F5"/>
    <w:rsid w:val="00EA57AC"/>
    <w:rsid w:val="00F72562"/>
    <w:rsid w:val="00FE3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76F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6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F36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364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364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364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3676F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76F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F36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F36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364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364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364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9385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905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2211</izvorni_sadrzaj>
    <derivirana_varijabla naziv="DomainObject.Predmet.Broj_1">2211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St-2211/2016</izvorni_sadrzaj>
    <derivirana_varijabla naziv="DomainObject.Predmet.OznakaBroj_1">St-2211/2016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OPRISAVCI-TRANSPORT d.o.o. za proizvodnju i usluge zastupanog po punomoćniku Barica Močilac</izvorni_sadrzaj>
    <derivirana_varijabla naziv="DomainObject.Predmet.ProtustrankaFormated_1">  OPRISAVCI-TRANSPORT d.o.o. za proizvodnju i usluge zastupanog po punomoćniku Barica Močilac</derivirana_varijabla>
  </DomainObject.Predmet.ProtustrankaFormated>
  <DomainObject.Predmet.ProtustrankaFormatedOIB>
    <izvorni_sadrzaj>  OPRISAVCI-TRANSPORT d.o.o. za proizvodnju i usluge, OIB 13315049171 zastupanog po punomoćniku Barica Močilac</izvorni_sadrzaj>
    <derivirana_varijabla naziv="DomainObject.Predmet.ProtustrankaFormatedOIB_1">  OPRISAVCI-TRANSPORT d.o.o. za proizvodnju i usluge, OIB 13315049171 zastupanog po punomoćniku Barica Močilac</derivirana_varijabla>
  </DomainObject.Predmet.ProtustrankaFormatedOIB>
  <DomainObject.Predmet.ProtustrankaFormatedWithAdress>
    <izvorni_sadrzaj> OPRISAVCI-TRANSPORT d.o.o. za proizvodnju i usluge, Oprisavci 216, 35213 Oprisavci zastupanog po punomoćniku Barica Močilac</izvorni_sadrzaj>
    <derivirana_varijabla naziv="DomainObject.Predmet.ProtustrankaFormatedWithAdress_1"> OPRISAVCI-TRANSPORT d.o.o. za proizvodnju i usluge, Oprisavci 216, 35213 Oprisavci zastupanog po punomoćniku Barica Močilac</derivirana_varijabla>
  </DomainObject.Predmet.ProtustrankaFormatedWithAdress>
  <DomainObject.Predmet.ProtustrankaFormatedWithAdressOIB>
    <izvorni_sadrzaj> OPRISAVCI-TRANSPORT d.o.o. za proizvodnju i usluge, OIB 13315049171, Oprisavci 216, 35213 Oprisavci zastupanog po punomoćniku Barica Močilac</izvorni_sadrzaj>
    <derivirana_varijabla naziv="DomainObject.Predmet.ProtustrankaFormatedWithAdressOIB_1"> OPRISAVCI-TRANSPORT d.o.o. za proizvodnju i usluge, OIB 13315049171, Oprisavci 216, 35213 Oprisavci zastupanog po punomoćniku Barica Močilac</derivirana_varijabla>
  </DomainObject.Predmet.ProtustrankaFormatedWithAdressOIB>
  <DomainObject.Predmet.ProtustrankaWithAdress>
    <izvorni_sadrzaj>OPRISAVCI-TRANSPORT d.o.o. za proizvodnju i usluge Oprisavci 216, 35213 Oprisavci</izvorni_sadrzaj>
    <derivirana_varijabla naziv="DomainObject.Predmet.ProtustrankaWithAdress_1">OPRISAVCI-TRANSPORT d.o.o. za proizvodnju i usluge Oprisavci 216, 35213 Oprisavci</derivirana_varijabla>
  </DomainObject.Predmet.ProtustrankaWithAdress>
  <DomainObject.Predmet.ProtustrankaWithAdressOIB>
    <izvorni_sadrzaj>OPRISAVCI-TRANSPORT d.o.o. za proizvodnju i usluge, OIB 13315049171, Oprisavci 216, 35213 Oprisavci</izvorni_sadrzaj>
    <derivirana_varijabla naziv="DomainObject.Predmet.ProtustrankaWithAdressOIB_1">OPRISAVCI-TRANSPORT d.o.o. za proizvodnju i usluge, OIB 13315049171, Oprisavci 216, 35213 Oprisavci</derivirana_varijabla>
  </DomainObject.Predmet.ProtustrankaWithAdressOIB>
  <DomainObject.Predmet.ProtustrankaNazivFormated>
    <izvorni_sadrzaj>OPRISAVCI-TRANSPORT d.o.o. za proizvodnju i usluge</izvorni_sadrzaj>
    <derivirana_varijabla naziv="DomainObject.Predmet.ProtustrankaNazivFormated_1">OPRISAVCI-TRANSPORT d.o.o. za proizvodnju i usluge</derivirana_varijabla>
  </DomainObject.Predmet.ProtustrankaNazivFormated>
  <DomainObject.Predmet.ProtustrankaNazivFormatedOIB>
    <izvorni_sadrzaj>OPRISAVCI-TRANSPORT d.o.o. za proizvodnju i usluge, OIB 13315049171</izvorni_sadrzaj>
    <derivirana_varijabla naziv="DomainObject.Predmet.ProtustrankaNazivFormatedOIB_1">OPRISAVCI-TRANSPORT d.o.o. za proizvodnju i usluge, OIB 13315049171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 zastupanog po punomoćniku Vesna Lazarić</izvorni_sadrzaj>
    <derivirana_varijabla naziv="DomainObject.Predmet.StrankaFormated_1">  MINISTARSTVO FINANCIJA,POREZNA UPRAVA zastupanog po punomoćniku Vesna Lazarić</derivirana_varijabla>
  </DomainObject.Predmet.StrankaFormated>
  <DomainObject.Predmet.StrankaFormatedOIB>
    <izvorni_sadrzaj>  MINISTARSTVO FINANCIJA,POREZNA UPRAVA zastupanog po punomoćniku Vesna Lazarić</izvorni_sadrzaj>
    <derivirana_varijabla naziv="DomainObject.Predmet.StrankaFormatedOIB_1">  MINISTARSTVO FINANCIJA,POREZNA UPRAVA zastupanog po punomoćniku Vesna Lazarić</derivirana_varijabla>
  </DomainObject.Predmet.StrankaFormatedOIB>
  <DomainObject.Predmet.StrankaFormatedWithAdress>
    <izvorni_sadrzaj> MINISTARSTVO FINANCIJA,POREZNA UPRAVA zastupanog po punomoćniku Vesna Lazarić</izvorni_sadrzaj>
    <derivirana_varijabla naziv="DomainObject.Predmet.StrankaFormatedWithAdress_1"> MINISTARSTVO FINANCIJA,POREZNA UPRAVA zastupanog po punomoćniku Vesna Lazarić</derivirana_varijabla>
  </DomainObject.Predmet.StrankaFormatedWithAdress>
  <DomainObject.Predmet.StrankaFormatedWithAdressOIB>
    <izvorni_sadrzaj> MINISTARSTVO FINANCIJA,POREZNA UPRAVA zastupanog po punomoćniku Vesna Lazarić</izvorni_sadrzaj>
    <derivirana_varijabla naziv="DomainObject.Predmet.StrankaFormatedWithAdressOIB_1"> MINISTARSTVO FINANCIJA,POREZNA UPRAVA zastupanog po punomoćniku Vesna Lazarić</derivirana_varijabla>
  </DomainObject.Predmet.StrankaFormatedWithAdressOIB>
  <DomainObject.Predmet.StrankaWithAdress>
    <izvorni_sadrzaj>MINISTARSTVO FINANCIJA,POREZNA UPRAVA </izvorni_sadrzaj>
    <derivirana_varijabla naziv="DomainObject.Predmet.StrankaWithAdress_1">MINISTARSTVO FINANCIJA,POREZNA UPRAVA </derivirana_varijabla>
  </DomainObject.Predmet.StrankaWithAdress>
  <DomainObject.Predmet.StrankaWithAdressOIB>
    <izvorni_sadrzaj>MINISTARSTVO FINANCIJA,POREZNA UPRAVA</izvorni_sadrzaj>
    <derivirana_varijabla naziv="DomainObject.Predmet.StrankaWithAdressOIB_1">MINISTARSTVO FINANCIJA,POREZNA UPRAVA</derivirana_varijabla>
  </DomainObject.Predmet.StrankaWithAdressOIB>
  <DomainObject.Predmet.StrankaNazivFormated>
    <izvorni_sadrzaj>MINISTARSTVO FINANCIJA,POREZNA UPRAVA</izvorni_sadrzaj>
    <derivirana_varijabla naziv="DomainObject.Predmet.StrankaNazivFormated_1">MINISTARSTVO FINANCIJA,POREZNA UPRAVA</derivirana_varijabla>
  </DomainObject.Predmet.StrankaNazivFormated>
  <DomainObject.Predmet.StrankaNazivFormatedOIB>
    <izvorni_sadrzaj>MINISTARSTVO FINANCIJA,POREZNA UPRAVA</izvorni_sadrzaj>
    <derivirana_varijabla naziv="DomainObject.Predmet.StrankaNazivFormatedOIB_1">MINISTARSTVO FINANCIJA,POREZNA UPRAVA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MINISTARSTVO FINANCIJA,POREZNA UPRAVA zastupanog po punomoćniku Vesna Lazarić</item>
    </izvorni_sadrzaj>
    <derivirana_varijabla naziv="DomainObject.Predmet.StrankaListFormated_1">
      <item>MINISTARSTVO FINANCIJA,POREZNA UPRAVA zastupanog po punomoćniku Vesna Lazarić</item>
    </derivirana_varijabla>
  </DomainObject.Predmet.StrankaListFormated>
  <DomainObject.Predmet.StrankaListFormatedOIB>
    <izvorni_sadrzaj>
      <item>MINISTARSTVO FINANCIJA,POREZNA UPRAVA zastupanog po punomoćniku Vesna Lazarić</item>
    </izvorni_sadrzaj>
    <derivirana_varijabla naziv="DomainObject.Predmet.StrankaListFormatedOIB_1">
      <item>MINISTARSTVO FINANCIJA,POREZNA UPRAVA zastupanog po punomoćniku Vesna Lazarić</item>
    </derivirana_varijabla>
  </DomainObject.Predmet.StrankaListFormatedOIB>
  <DomainObject.Predmet.StrankaListFormatedWithAdress>
    <izvorni_sadrzaj>
      <item>MINISTARSTVO FINANCIJA,POREZNA UPRAVA zastupanog po punomoćniku Vesna Lazarić</item>
    </izvorni_sadrzaj>
    <derivirana_varijabla naziv="DomainObject.Predmet.StrankaListFormatedWithAdress_1">
      <item>MINISTARSTVO FINANCIJA,POREZNA UPRAVA zastupanog po punomoćniku Vesna Lazarić</item>
    </derivirana_varijabla>
  </DomainObject.Predmet.StrankaListFormatedWithAdress>
  <DomainObject.Predmet.StrankaListFormatedWithAdressOIB>
    <izvorni_sadrzaj>
      <item>MINISTARSTVO FINANCIJA,POREZNA UPRAVA zastupanog po punomoćniku Vesna Lazarić</item>
    </izvorni_sadrzaj>
    <derivirana_varijabla naziv="DomainObject.Predmet.StrankaListFormatedWithAdressOIB_1">
      <item>MINISTARSTVO FINANCIJA,POREZNA UPRAVA zastupanog po punomoćniku Vesna Lazarić</item>
    </derivirana_varijabla>
  </DomainObject.Predmet.StrankaListFormatedWithAdressOIB>
  <DomainObject.Predmet.StrankaListNazivFormated>
    <izvorni_sadrzaj>
      <item>MINISTARSTVO FINANCIJA,POREZNA UPRAVA</item>
    </izvorni_sadrzaj>
    <derivirana_varijabla naziv="DomainObject.Predmet.StrankaListNazivFormated_1">
      <item>MINISTARSTVO FINANCIJA,POREZNA UPRAVA</item>
    </derivirana_varijabla>
  </DomainObject.Predmet.StrankaListNazivFormated>
  <DomainObject.Predmet.StrankaListNazivFormatedOIB>
    <izvorni_sadrzaj>
      <item>MINISTARSTVO FINANCIJA,POREZNA UPRAVA</item>
    </izvorni_sadrzaj>
    <derivirana_varijabla naziv="DomainObject.Predmet.StrankaListNazivFormatedOIB_1">
      <item>MINISTARSTVO FINANCIJA,POREZNA UPRAVA</item>
    </derivirana_varijabla>
  </DomainObject.Predmet.StrankaListNazivFormatedOIB>
  <DomainObject.Predmet.ProtuStrankaListFormated>
    <izvorni_sadrzaj>
      <item>OPRISAVCI-TRANSPORT d.o.o. za proizvodnju i usluge zastupanog po punomoćniku Barica Močilac</item>
    </izvorni_sadrzaj>
    <derivirana_varijabla naziv="DomainObject.Predmet.ProtuStrankaListFormated_1">
      <item>OPRISAVCI-TRANSPORT d.o.o. za proizvodnju i usluge zastupanog po punomoćniku Barica Močilac</item>
    </derivirana_varijabla>
  </DomainObject.Predmet.ProtuStrankaListFormated>
  <DomainObject.Predmet.ProtuStrankaListFormatedOIB>
    <izvorni_sadrzaj>
      <item>OPRISAVCI-TRANSPORT d.o.o. za proizvodnju i usluge, OIB 13315049171 zastupanog po punomoćniku Barica Močilac</item>
    </izvorni_sadrzaj>
    <derivirana_varijabla naziv="DomainObject.Predmet.ProtuStrankaListFormatedOIB_1">
      <item>OPRISAVCI-TRANSPORT d.o.o. za proizvodnju i usluge, OIB 13315049171 zastupanog po punomoćniku Barica Močilac</item>
    </derivirana_varijabla>
  </DomainObject.Predmet.ProtuStrankaListFormatedOIB>
  <DomainObject.Predmet.ProtuStrankaListFormatedWithAdress>
    <izvorni_sadrzaj>
      <item>OPRISAVCI-TRANSPORT d.o.o. za proizvodnju i usluge, Oprisavci 216, 35213 Oprisavci zastupanog po punomoćniku Barica Močilac</item>
    </izvorni_sadrzaj>
    <derivirana_varijabla naziv="DomainObject.Predmet.ProtuStrankaListFormatedWithAdress_1">
      <item>OPRISAVCI-TRANSPORT d.o.o. za proizvodnju i usluge, Oprisavci 216, 35213 Oprisavci zastupanog po punomoćniku Barica Močilac</item>
    </derivirana_varijabla>
  </DomainObject.Predmet.ProtuStrankaListFormatedWithAdress>
  <DomainObject.Predmet.ProtuStrankaListFormatedWithAdressOIB>
    <izvorni_sadrzaj>
      <item>OPRISAVCI-TRANSPORT d.o.o. za proizvodnju i usluge, OIB 13315049171, Oprisavci 216, 35213 Oprisavci zastupanog po punomoćniku Barica Močilac</item>
    </izvorni_sadrzaj>
    <derivirana_varijabla naziv="DomainObject.Predmet.ProtuStrankaListFormatedWithAdressOIB_1">
      <item>OPRISAVCI-TRANSPORT d.o.o. za proizvodnju i usluge, OIB 13315049171, Oprisavci 216, 35213 Oprisavci zastupanog po punomoćniku Barica Močilac</item>
    </derivirana_varijabla>
  </DomainObject.Predmet.ProtuStrankaListFormatedWithAdressOIB>
  <DomainObject.Predmet.ProtuStrankaListNazivFormated>
    <izvorni_sadrzaj>
      <item>OPRISAVCI-TRANSPORT d.o.o. za proizvodnju i usluge</item>
    </izvorni_sadrzaj>
    <derivirana_varijabla naziv="DomainObject.Predmet.ProtuStrankaListNazivFormated_1">
      <item>OPRISAVCI-TRANSPORT d.o.o. za proizvodnju i usluge</item>
    </derivirana_varijabla>
  </DomainObject.Predmet.ProtuStrankaListNazivFormated>
  <DomainObject.Predmet.ProtuStrankaListNazivFormatedOIB>
    <izvorni_sadrzaj>
      <item>OPRISAVCI-TRANSPORT d.o.o. za proizvodnju i usluge, OIB 13315049171</item>
    </izvorni_sadrzaj>
    <derivirana_varijabla naziv="DomainObject.Predmet.ProtuStrankaListNazivFormatedOIB_1">
      <item>OPRISAVCI-TRANSPORT d.o.o. za proizvodnju i usluge, OIB 13315049171</item>
    </derivirana_varijabla>
  </DomainObject.Predmet.ProtuStrankaListNazivFormatedOIB>
  <DomainObject.Predmet.OstaliListFormated>
    <izvorni_sadrzaj>
      <item>Barica Močilac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_1">
      <item>Barica Močilac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>
  <DomainObject.Predmet.OstaliListFormatedOIB>
    <izvorni_sadrzaj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OIB_1">
      <item>Barica Močilac, OIB 51461770453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OIB>
  <DomainObject.Predmet.OstaliListFormatedWithAdress>
    <izvorni_sadrzaj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_1">
      <item>Barica Močilac,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>
  <DomainObject.Predmet.OstaliListFormatedWithAdressOIB>
    <izvorni_sadrzaj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izvorni_sadrzaj>
    <derivirana_varijabla naziv="DomainObject.Predmet.OstaliListFormatedWithAdressOIB_1">
      <item>Barica Močilac, OIB 51461770453, Savska Ulica 132, 35213 Oprisavci punomoćnik sudionika u postupku OPRISAVCI-TRANSPORT d.o.o. za proizvodnju i usluge</item>
      <item>Željko Močilac</item>
      <item>Vesna Lazarić punomoćnik sudionika u postupku MINISTARSTVO FINANCIJA,POREZNA UPRAVA</item>
    </derivirana_varijabla>
  </DomainObject.Predmet.OstaliListFormatedWithAdressOIB>
  <DomainObject.Predmet.OstaliListNazivFormated>
    <izvorni_sadrzaj>
      <item>Barica Močilac</item>
      <item>Željko Močilac</item>
      <item>Vesna Lazarić</item>
    </izvorni_sadrzaj>
    <derivirana_varijabla naziv="DomainObject.Predmet.OstaliListNazivFormated_1">
      <item>Barica Močilac</item>
      <item>Željko Močilac</item>
      <item>Vesna Lazarić</item>
    </derivirana_varijabla>
  </DomainObject.Predmet.OstaliListNazivFormated>
  <DomainObject.Predmet.OstaliListNazivFormatedOIB>
    <izvorni_sadrzaj>
      <item>Barica Močilac, OIB 51461770453</item>
      <item>Željko Močilac</item>
      <item>Vesna Lazarić</item>
    </izvorni_sadrzaj>
    <derivirana_varijabla naziv="DomainObject.Predmet.OstaliListNazivFormatedOIB_1">
      <item>Barica Močilac, OIB 51461770453</item>
      <item>Željko Močilac</item>
      <item>Vesna Lazarić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</izvorni_sadrzaj>
    <derivirana_varijabla naziv="DomainObject.Predmet.StrankaIDrugi_1">MINISTARSTVO FINANCIJA,POREZNA UPRAVA</derivirana_varijabla>
  </DomainObject.Predmet.StrankaIDrugi>
  <DomainObject.Predmet.ProtustrankaIDrugi>
    <izvorni_sadrzaj>OPRISAVCI-TRANSPORT d.o.o. za proizvodnju i usluge</izvorni_sadrzaj>
    <derivirana_varijabla naziv="DomainObject.Predmet.ProtustrankaIDrugi_1">OPRISAVCI-TRANSPORT d.o.o. za proizvodnju i usluge</derivirana_varijabla>
  </DomainObject.Predmet.ProtustrankaIDrugi>
  <DomainObject.Predmet.StrankaIDrugiAdressOIB>
    <izvorni_sadrzaj>MINISTARSTVO FINANCIJA,POREZNA UPRAVA</izvorni_sadrzaj>
    <derivirana_varijabla naziv="DomainObject.Predmet.StrankaIDrugiAdressOIB_1">MINISTARSTVO FINANCIJA,POREZNA UPRAVA</derivirana_varijabla>
  </DomainObject.Predmet.StrankaIDrugiAdressOIB>
  <DomainObject.Predmet.ProtustrankaIDrugiAdressOIB>
    <izvorni_sadrzaj>OPRISAVCI-TRANSPORT d.o.o. za proizvodnju i usluge, OIB 13315049171, Oprisavci 216, 35213 Oprisavci</izvorni_sadrzaj>
    <derivirana_varijabla naziv="DomainObject.Predmet.ProtustrankaIDrugiAdressOIB_1">OPRISAVCI-TRANSPORT d.o.o. za proizvodnju i usluge, OIB 13315049171, Oprisavci 216, 35213 Oprisavci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OPRISAVCI-TRANSPORT d.o.o. za proizvodnju i usluge</item>
      <item>MINISTARSTVO FINANCIJA,POREZNA UPRAVA</item>
      <item>Barica Močilac</item>
      <item>Željko Močilac</item>
      <item>Vesna Lazarić</item>
    </izvorni_sadrzaj>
    <derivirana_varijabla naziv="DomainObject.Predmet.SudioniciListNaziv_1">
      <item>OPRISAVCI-TRANSPORT d.o.o. za proizvodnju i usluge</item>
      <item>MINISTARSTVO FINANCIJA,POREZNA UPRAVA</item>
      <item>Barica Močilac</item>
      <item>Željko Močilac</item>
      <item>Vesna Lazarić</item>
    </derivirana_varijabla>
  </DomainObject.Predmet.SudioniciListNaziv>
  <DomainObject.Predmet.SudioniciListAdressOIB>
    <izvorni_sadrzaj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izvorni_sadrzaj>
    <derivirana_varijabla naziv="DomainObject.Predmet.SudioniciListAdressOIB_1">
      <item>OPRISAVCI-TRANSPORT d.o.o. za proizvodnju i usluge, OIB 13315049171, Oprisavci 216,35213 Oprisavci</item>
      <item>MINISTARSTVO FINANCIJA,POREZNA UPRAVA</item>
      <item>Barica Močilac, OIB 51461770453, Savska Ulica 132,35213 Oprisavci</item>
      <item>Željko Močilac</item>
      <item>Vesna Lazarić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13315049171</item>
      <item>, OIB null</item>
      <item>, OIB 51461770453</item>
      <item>, OIB null</item>
      <item>, OIB null</item>
    </izvorni_sadrzaj>
    <derivirana_varijabla naziv="DomainObject.Predmet.SudioniciListNazivOIB_1">
      <item>, OIB 13315049171</item>
      <item>, OIB null</item>
      <item>, OIB 51461770453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330</properties:Words>
  <properties:Characters>1781</properties:Characters>
  <properties:Lines>56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2017-02-13T11:16:00Z</dcterms:created>
  <dc:creator>Željka Sočković</dc:creator>
  <cp:lastModifiedBy>wsadmin</cp:lastModifiedBy>
  <cp:lastPrinted>2017-01-30T07:54:00Z</cp:lastPrinted>
  <dcterms:modified xmlns:xsi="http://www.w3.org/2001/XMLSchema-instance" xsi:type="dcterms:W3CDTF">2017-02-13T11:26:00Z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