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f310" w14:paraId="575f31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E07552">
        <w:rPr>
          <w:lang w:val="hr-HR"/>
        </w:rPr>
        <w:t>4</w:t>
      </w:r>
      <w:r w:rsidR="00021AA8">
        <w:rPr>
          <w:lang w:val="hr-HR"/>
        </w:rPr>
        <w:t>3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31AD1">
        <w:rPr>
          <w:lang w:val="hr-HR"/>
        </w:rPr>
        <w:t xml:space="preserve">OBELIX jednostavno društvo s ograničenom odgovornošću za ugostiteljstvo i trgovinu, Bjelovar, Matije Gupca 26,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D31AD1">
        <w:rPr>
          <w:lang w:val="hr-HR"/>
        </w:rPr>
        <w:t>84881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D31AD1">
        <w:rPr>
          <w:lang w:val="hr-HR"/>
        </w:rPr>
        <w:t>53622627457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ED1322">
        <w:rPr>
          <w:lang w:val="hr-HR"/>
        </w:rPr>
        <w:t>4</w:t>
      </w:r>
      <w:r w:rsidR="00D31AD1">
        <w:rPr>
          <w:lang w:val="hr-HR"/>
        </w:rPr>
        <w:t>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5E4C">
        <w:rPr>
          <w:lang w:val="hr-HR"/>
        </w:rPr>
        <w:t>31.446,36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95E4C">
        <w:rPr>
          <w:lang w:val="hr-HR"/>
        </w:rPr>
        <w:t xml:space="preserve">Darko Nemčić, Bjelovar, Matije Gupca 26, </w:t>
      </w:r>
      <w:r w:rsidR="006612D1">
        <w:rPr>
          <w:lang w:val="hr-HR"/>
        </w:rPr>
        <w:t xml:space="preserve">OIB: </w:t>
      </w:r>
      <w:r w:rsidR="00795E4C">
        <w:rPr>
          <w:lang w:val="hr-HR"/>
        </w:rPr>
        <w:t>23512455927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FAC" w:rsidR="008D1FAC">
      <w:r>
        <w:separator/>
      </w:r>
    </w:p>
  </w:endnote>
  <w:endnote w:id="0" w:type="continuationSeparator">
    <w:p w:rsidRDefault="008D1FAC" w:rsidR="008D1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FAC" w:rsidR="008D1FAC">
      <w:r>
        <w:separator/>
      </w:r>
    </w:p>
  </w:footnote>
  <w:footnote w:id="0" w:type="continuationSeparator">
    <w:p w:rsidRDefault="008D1FAC" w:rsidR="008D1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21AA8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6175B"/>
    <w:rsid w:val="0079131C"/>
    <w:rsid w:val="00795E4C"/>
    <w:rsid w:val="007B6FF3"/>
    <w:rsid w:val="007C2D1E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1FAC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275B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1AD1"/>
    <w:rsid w:val="00D46E25"/>
    <w:rsid w:val="00D76C0B"/>
    <w:rsid w:val="00D81A66"/>
    <w:rsid w:val="00DA7F35"/>
    <w:rsid w:val="00DB2C89"/>
    <w:rsid w:val="00DC7979"/>
    <w:rsid w:val="00E07552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ED1322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2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2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St-443/2015-2</izvorni_sadrzaj>
    <derivirana_varijabla naziv="DomainObject.Oznaka_1">St-443/2015-2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OBELIX jednostavno društvo s ograničenom odgovornošću za ugostiteljstvo i trgovinu, Bjelovar</izvorni_sadrzaj>
    <derivirana_varijabla naziv="DomainObject.Predmet.ProtustrankaFormated_1">  OBELIX jednostavno društvo s ograničenom odgovornošću za ugostiteljstvo i trgovinu, Bjelovar</derivirana_varijabla>
  </DomainObject.Predmet.ProtustrankaFormated>
  <DomainObject.Predmet.ProtustrankaFormatedOIB>
    <izvorni_sadrzaj>  OBELIX jednostavno društvo s ograničenom odgovornošću za ugostiteljstvo i trgovinu, Bjelovar, OIB 53622627457</izvorni_sadrzaj>
    <derivirana_varijabla naziv="DomainObject.Predmet.ProtustrankaFormatedOIB_1">  OBELIX jednostavno društvo s ograničenom odgovornošću za ugostiteljstvo i trgovinu, Bjelovar, OIB 53622627457</derivirana_varijabla>
  </DomainObject.Predmet.ProtustrankaFormatedOIB>
  <DomainObject.Predmet.ProtustrankaFormatedWithAdress>
    <izvorni_sadrzaj> OBELIX jednostavno društvo s ograničenom odgovornošću za ugostiteljstvo i trgovinu, Bjelovar, Matije Gupca 26, 43000 Bjelovar</izvorni_sadrzaj>
    <derivirana_varijabla naziv="DomainObject.Predmet.ProtustrankaFormatedWithAdress_1"> OBELIX jednostavno društvo s ograničenom odgovornošću za ugostiteljstvo i trgovinu, Bjelovar, Matije Gupca 26, 43000 Bjelovar</derivirana_varijabla>
  </DomainObject.Predmet.ProtustrankaFormatedWithAdress>
  <DomainObject.Predmet.ProtustrankaFormatedWithAdressOIB>
    <izvorni_sadrzaj> OBELIX jednostavno društvo s ograničenom odgovornošću za ugostiteljstvo i trgovinu, Bjelovar, OIB 53622627457, Matije Gupca 26, 43000 Bjelovar</izvorni_sadrzaj>
    <derivirana_varijabla naziv="DomainObject.Predmet.ProtustrankaFormatedWithAdressOIB_1"> OBELIX jednostavno društvo s ograničenom odgovornošću za ugostiteljstvo i trgovinu, Bjelovar, OIB 53622627457, Matije Gupca 26, 43000 Bjelovar</derivirana_varijabla>
  </DomainObject.Predmet.ProtustrankaFormatedWithAdressOIB>
  <DomainObject.Predmet.ProtustrankaWithAdress>
    <izvorni_sadrzaj>OBELIX jednostavno društvo s ograničenom odgovornošću za ugostiteljstvo i trgovinu, Bjelovar Matije Gupca 26, 43000 Bjelovar</izvorni_sadrzaj>
    <derivirana_varijabla naziv="DomainObject.Predmet.ProtustrankaWithAdress_1">OBELIX jednostavno društvo s ograničenom odgovornošću za ugostiteljstvo i trgovinu, Bjelovar Matije Gupca 26, 43000 Bjelovar</derivirana_varijabla>
  </DomainObject.Predmet.ProtustrankaWithAdress>
  <DomainObject.Predmet.ProtustrankaWithAdressOIB>
    <izvorni_sadrzaj>OBELIX jednostavno društvo s ograničenom odgovornošću za ugostiteljstvo i trgovinu, Bjelovar, OIB 53622627457, Matije Gupca 26, 43000 Bjelovar</izvorni_sadrzaj>
    <derivirana_varijabla naziv="DomainObject.Predmet.ProtustrankaWithAdressOIB_1">OBELIX jednostavno društvo s ograničenom odgovornošću za ugostiteljstvo i trgovinu, Bjelovar, OIB 53622627457, Matije Gupca 26, 43000 Bjelovar</derivirana_varijabla>
  </DomainObject.Predmet.ProtustrankaWithAdressOIB>
  <DomainObject.Predmet.ProtustrankaNazivFormated>
    <izvorni_sadrzaj>OBELIX jednostavno društvo s ograničenom odgovornošću za ugostiteljstvo i trgovinu, Bjelovar</izvorni_sadrzaj>
    <derivirana_varijabla naziv="DomainObject.Predmet.ProtustrankaNazivFormated_1">OBELIX jednostavno društvo s ograničenom odgovornošću za ugostiteljstvo i trgovinu, Bjelovar</derivirana_varijabla>
  </DomainObject.Predmet.ProtustrankaNazivFormated>
  <DomainObject.Predmet.ProtustrankaNazivFormatedOIB>
    <izvorni_sadrzaj>OBELIX jednostavno društvo s ograničenom odgovornošću za ugostiteljstvo i trgovinu, Bjelovar, OIB 53622627457</izvorni_sadrzaj>
    <derivirana_varijabla naziv="DomainObject.Predmet.ProtustrankaNazivFormatedOIB_1">OBELIX jednostavno društvo s ograničenom odgovornošću za ugostiteljstvo i trgovinu, Bjelovar, OIB 53622627457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OBELIX jednostavno društvo s ograničenom odgovornošću za ugostiteljstvo i trgovinu, Bjelovar</item>
    </izvorni_sadrzaj>
    <derivirana_varijabla naziv="DomainObject.Predmet.ProtuStrankaListFormated_1">
      <item>OBELIX jednostavno društvo s ograničenom odgovornošću za ugostiteljstvo i trgovinu, Bjelovar</item>
    </derivirana_varijabla>
  </DomainObject.Predmet.ProtuStrankaListFormated>
  <DomainObject.Predmet.ProtuStrankaListFormatedOIB>
    <izvorni_sadrzaj>
      <item>OBELIX jednostavno društvo s ograničenom odgovornošću za ugostiteljstvo i trgovinu, Bjelovar, OIB 53622627457</item>
    </izvorni_sadrzaj>
    <derivirana_varijabla naziv="DomainObject.Predmet.ProtuStrankaListFormatedOIB_1">
      <item>OBELIX jednostavno društvo s ograničenom odgovornošću za ugostiteljstvo i trgovinu, Bjelovar, OIB 53622627457</item>
    </derivirana_varijabla>
  </DomainObject.Predmet.ProtuStrankaListFormatedOIB>
  <DomainObject.Predmet.ProtuStrankaListFormatedWithAdress>
    <izvorni_sadrzaj>
      <item>OBELIX jednostavno društvo s ograničenom odgovornošću za ugostiteljstvo i trgovinu, Bjelovar, Matije Gupca 26, 43000 Bjelovar</item>
    </izvorni_sadrzaj>
    <derivirana_varijabla naziv="DomainObject.Predmet.ProtuStrankaListFormatedWithAdress_1">
      <item>OBELIX jednostavno društvo s ograničenom odgovornošću za ugostiteljstvo i trgovinu, Bjelovar, Matije Gupca 26, 43000 Bjelovar</item>
    </derivirana_varijabla>
  </DomainObject.Predmet.ProtuStrankaListFormatedWithAdress>
  <DomainObject.Predmet.ProtuStrankaListFormatedWithAdressOIB>
    <izvorni_sadrzaj>
      <item>OBELIX jednostavno društvo s ograničenom odgovornošću za ugostiteljstvo i trgovinu, Bjelovar, OIB 53622627457, Matije Gupca 26, 43000 Bjelovar</item>
    </izvorni_sadrzaj>
    <derivirana_varijabla naziv="DomainObject.Predmet.ProtuStrankaListFormatedWithAdressOIB_1">
      <item>OBELIX jednostavno društvo s ograničenom odgovornošću za ugostiteljstvo i trgovinu, Bjelovar, OIB 53622627457, Matije Gupca 26, 43000 Bjelovar</item>
    </derivirana_varijabla>
  </DomainObject.Predmet.ProtuStrankaListFormatedWithAdressOIB>
  <DomainObject.Predmet.ProtuStrankaListNazivFormated>
    <izvorni_sadrzaj>
      <item>OBELIX jednostavno društvo s ograničenom odgovornošću za ugostiteljstvo i trgovinu, Bjelovar</item>
    </izvorni_sadrzaj>
    <derivirana_varijabla naziv="DomainObject.Predmet.ProtuStrankaListNazivFormated_1">
      <item>OBELIX jednostavno društvo s ograničenom odgovornošću za ugostiteljstvo i trgovinu, Bjelovar</item>
    </derivirana_varijabla>
  </DomainObject.Predmet.ProtuStrankaListNazivFormated>
  <DomainObject.Predmet.ProtuStrankaListNazivFormatedOIB>
    <izvorni_sadrzaj>
      <item>OBELIX jednostavno društvo s ograničenom odgovornošću za ugostiteljstvo i trgovinu, Bjelovar, OIB 53622627457</item>
    </izvorni_sadrzaj>
    <derivirana_varijabla naziv="DomainObject.Predmet.ProtuStrankaListNazivFormatedOIB_1">
      <item>OBELIX jednostavno društvo s ograničenom odgovornošću za ugostiteljstvo i trgovinu, Bjelovar, OIB 53622627457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St-443/2015-2</izvorni_sadrzaj>
    <derivirana_varijabla naziv="DomainObject.PoslovniBrojDokumenta_1">St-443/2015-2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OBELIX jednostavno društvo s ograničenom odgovornošću za ugostiteljstvo i trgovinu, Bjelovar</izvorni_sadrzaj>
    <derivirana_varijabla naziv="DomainObject.Predmet.ProtustrankaIDrugi_1">OBELIX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OBELIX jednostavno društvo s ograničenom odgovornošću za ugostiteljstvo i trgovinu, Bjelovar, OIB 53622627457, Matije Gupca 26, 43000 Bjelovar</izvorni_sadrzaj>
    <derivirana_varijabla naziv="DomainObject.Predmet.ProtustrankaIDrugiAdressOIB_1">OBELIX jednostavno društvo s ograničenom odgovornošću za ugostiteljstvo i trgovinu, Bjelovar, OIB 53622627457,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OBELIX jednostavno društvo s ograničenom odgovornošću za ugostiteljstvo i trgovinu, Bjelovar</item>
    </izvorni_sadrzaj>
    <derivirana_varijabla naziv="DomainObject.Predmet.SudioniciListNaziv_1">
      <item>FINA, RC ZAGREB, Podružnica Bjelovar</item>
      <item>OBELIX jednostavno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OBELIX jednostavno društvo s ograničenom odgovornošću za ugostiteljstvo i trgovinu, Bjelovar, OIB 53622627457, Matije Gupca 26,43000 Bjelovar</item>
    </izvorni_sadrzaj>
    <derivirana_varijabla naziv="DomainObject.Predmet.SudioniciListAdressOIB_1">
      <item>FINA, RC ZAGREB, Podružnica Bjelovar, OIB 85821130368, F. Supila 4,43000 Bjelovar</item>
      <item>OBELIX jednostavno društvo s ograničenom odgovornošću za ugostiteljstvo i trgovinu, Bjelovar, OIB 53622627457,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53622627457</item>
    </izvorni_sadrzaj>
    <derivirana_varijabla naziv="DomainObject.Predmet.SudioniciListNazivOIB_1">
      <item>, OIB 85821130368</item>
      <item>, OIB 53622627457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1753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2015-12-16T10:37:00Z</dcterms:created>
  <dc:creator>ssabljic</dc:creator>
  <cp:lastModifiedBy>Suzana Sabljić</cp:lastModifiedBy>
  <cp:lastPrinted>2015-12-16T10:33:00Z</cp:lastPrinted>
  <dcterms:modified xmlns:xsi="http://www.w3.org/2001/XMLSchema-instance" xsi:type="dcterms:W3CDTF">2015-12-16T10:43:00Z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