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bc533" w14:paraId="68bc533" w:rsidRDefault="00FD2A07" w:rsidP="00333023" w:rsidR="002D49EC">
      <w:pPr>
        <w:jc w:val="right"/>
        <w15:collapsed w:val="false"/>
        <w:rPr>
          <w:rFonts w:cs="Arial" w:hAnsi="Arial" w:ascii="Arial"/>
        </w:rPr>
      </w:pPr>
      <w:bookmarkStart w:name="_GoBack" w:id="0"/>
      <w:bookmarkEnd w:id="0"/>
      <w:r>
        <w:t xml:space="preserve">Posl. br.: </w:t>
      </w:r>
      <w:r w:rsidR="00333023" w:rsidRPr="00A93E68">
        <w:t>1 St</w:t>
      </w:r>
      <w:r w:rsidR="008F730E">
        <w:t>-</w:t>
      </w:r>
      <w:r w:rsidR="003764E3">
        <w:t>475</w:t>
      </w:r>
      <w:r w:rsidR="005F7B83">
        <w:t>/16</w:t>
      </w:r>
      <w:r w:rsidR="008F730E">
        <w:t>-</w:t>
      </w:r>
      <w:r w:rsidR="003764E3">
        <w:t>11</w:t>
      </w:r>
    </w:p>
    <w:p w:rsidRDefault="00E77059" w:rsidP="003F6C53" w:rsidR="00E77059">
      <w:pPr>
        <w:rPr>
          <w:rFonts w:cs="Arial" w:hAnsi="Arial" w:ascii="Arial"/>
        </w:rPr>
      </w:pPr>
    </w:p>
    <w:p w:rsidRDefault="00FE4E4C" w:rsidP="003F6C53" w:rsidR="00FE4E4C" w:rsidRPr="00A93E68"/>
    <w:p w:rsidRDefault="00721F79" w:rsidP="004B557B" w:rsidR="00721F79" w:rsidRPr="00A93E68"/>
    <w:p w:rsidRDefault="00721F79" w:rsidP="00721F79" w:rsidR="00721F79" w:rsidRPr="00A93E68">
      <w:r w:rsidRPr="00A93E68">
        <w:t>REPUBLIKA HRVATSKA</w:t>
      </w:r>
    </w:p>
    <w:p w:rsidRDefault="00721F79" w:rsidP="00721F79" w:rsidR="00721F79" w:rsidRPr="00A93E68">
      <w:r w:rsidRPr="00A93E68">
        <w:t xml:space="preserve">TRGOVAČKI </w:t>
      </w:r>
      <w:smartTag w:element="PersonName" w:uri="urn:schemas-microsoft-com:office:smarttags">
        <w:smartTagPr>
          <w:attr w:val="SUD U" w:name="ProductID"/>
        </w:smartTagPr>
        <w:r w:rsidRPr="00A93E68">
          <w:t>SUD U</w:t>
        </w:r>
      </w:smartTag>
      <w:r w:rsidRPr="00A93E68">
        <w:t xml:space="preserve"> ZADRU</w:t>
      </w:r>
      <w:r w:rsidRPr="00A93E68">
        <w:tab/>
      </w:r>
      <w:r w:rsidRPr="00A93E68">
        <w:tab/>
      </w:r>
      <w:r w:rsidRPr="00A93E68">
        <w:tab/>
      </w:r>
      <w:r w:rsidRPr="00A93E68">
        <w:tab/>
      </w:r>
      <w:r w:rsidRPr="00A93E68">
        <w:tab/>
      </w:r>
      <w:r w:rsidRPr="00A93E68">
        <w:tab/>
      </w:r>
    </w:p>
    <w:p w:rsidRDefault="00721F79" w:rsidP="00721F79" w:rsidR="00721F79"/>
    <w:p w:rsidRDefault="001D09B2" w:rsidP="00721F79" w:rsidR="001D09B2" w:rsidRPr="00A93E68"/>
    <w:p w:rsidRDefault="00A93E68" w:rsidP="00A93E68" w:rsidR="00E709B1">
      <w:pPr>
        <w:jc w:val="center"/>
      </w:pPr>
      <w:r>
        <w:t xml:space="preserve">R E P U B L I K A   H R V A T S K A </w:t>
      </w:r>
    </w:p>
    <w:p w:rsidRDefault="00A93E68" w:rsidP="00A93E68" w:rsidR="00A93E68" w:rsidRPr="00A93E68">
      <w:pPr>
        <w:jc w:val="center"/>
      </w:pPr>
    </w:p>
    <w:p w:rsidRDefault="00721F79" w:rsidP="00721F79" w:rsidR="00721F79" w:rsidRPr="00A93E68">
      <w:pPr>
        <w:jc w:val="center"/>
      </w:pPr>
      <w:r w:rsidRPr="00A93E68">
        <w:t>R J E Š E N J E</w:t>
      </w:r>
    </w:p>
    <w:p w:rsidRDefault="00B43DAF" w:rsidP="00B43DAF" w:rsidR="00B43DAF"/>
    <w:p w:rsidRDefault="001D09B2" w:rsidP="00B43DAF" w:rsidR="001D09B2" w:rsidRPr="00A93E68"/>
    <w:p w:rsidRDefault="00B43DAF" w:rsidP="009D5849" w:rsidR="00721F79" w:rsidRPr="00A93E68">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rsidRPr="00A93E68">
        <w:tab/>
        <w:t>TRGOVAČKI SUD U ZADRU</w:t>
      </w:r>
      <w:r w:rsidR="00A30663" w:rsidRPr="00A93E68">
        <w:t xml:space="preserve"> (OIB: 39670464653), po </w:t>
      </w:r>
      <w:r w:rsidR="00FD2A07">
        <w:t>sutkinji</w:t>
      </w:r>
      <w:r w:rsidRPr="00A93E68">
        <w:t xml:space="preserve"> Ardeni Bajlo, u </w:t>
      </w:r>
      <w:r w:rsidR="00FD2A07">
        <w:t>pred</w:t>
      </w:r>
      <w:r w:rsidRPr="00A93E68">
        <w:t>stečajnom postupku nad</w:t>
      </w:r>
      <w:r w:rsidR="00013179">
        <w:t xml:space="preserve"> dužnikom</w:t>
      </w:r>
      <w:r w:rsidR="00AC1D74">
        <w:t xml:space="preserve"> </w:t>
      </w:r>
      <w:r w:rsidR="00FD2A07">
        <w:t>ŽUPANIJSKI RADIO ŠIBENIK d.o.o., Šibenik, Obala palih omladinaca 4, Šibenik, OIB: 50868563028</w:t>
      </w:r>
      <w:r w:rsidR="00173986">
        <w:t>,</w:t>
      </w:r>
      <w:r w:rsidR="00BE2DBB" w:rsidRPr="00A93E68">
        <w:t xml:space="preserve"> </w:t>
      </w:r>
      <w:r w:rsidR="00721F79" w:rsidRPr="00A93E68">
        <w:t xml:space="preserve">dana </w:t>
      </w:r>
      <w:r w:rsidR="00FD2A07">
        <w:t>0</w:t>
      </w:r>
      <w:r w:rsidR="004F6CA1">
        <w:t>3</w:t>
      </w:r>
      <w:r w:rsidR="005F7B83">
        <w:t xml:space="preserve">. </w:t>
      </w:r>
      <w:r w:rsidR="00FD2A07">
        <w:t>svibnja</w:t>
      </w:r>
      <w:r w:rsidR="005F7B83">
        <w:t xml:space="preserve"> </w:t>
      </w:r>
      <w:r w:rsidR="008F730E">
        <w:t>2016.,</w:t>
      </w:r>
    </w:p>
    <w:p w:rsidRDefault="00086482" w:rsidP="00721F79" w:rsidR="00086482">
      <w:pPr>
        <w:jc w:val="center"/>
      </w:pPr>
    </w:p>
    <w:p w:rsidRDefault="001D09B2" w:rsidP="00721F79" w:rsidR="001D09B2" w:rsidRPr="00A93E68">
      <w:pPr>
        <w:jc w:val="center"/>
      </w:pPr>
    </w:p>
    <w:p w:rsidRDefault="00721F79" w:rsidP="00721F79" w:rsidR="00721F79" w:rsidRPr="00A93E68">
      <w:pPr>
        <w:jc w:val="center"/>
      </w:pPr>
      <w:r w:rsidRPr="00A93E68">
        <w:t>r i j e š i o  j e</w:t>
      </w:r>
    </w:p>
    <w:p w:rsidRDefault="00721F79" w:rsidP="006D7645" w:rsidR="00721F79"/>
    <w:p w:rsidRDefault="001D09B2" w:rsidP="006D7645" w:rsidR="001D09B2" w:rsidRPr="00A93E68"/>
    <w:p w:rsidRDefault="00754C82" w:rsidP="00A93E68" w:rsidR="005758AE" w:rsidRPr="00A93E68">
      <w:pPr>
        <w:jc w:val="both"/>
      </w:pPr>
      <w:r w:rsidRPr="00A93E68">
        <w:t xml:space="preserve">            I. Obustavlja se </w:t>
      </w:r>
      <w:r w:rsidR="00FD2A07">
        <w:t>pred</w:t>
      </w:r>
      <w:r w:rsidRPr="00A93E68">
        <w:t xml:space="preserve">stečajni postupak nad </w:t>
      </w:r>
      <w:r w:rsidR="00A30663" w:rsidRPr="00A93E68">
        <w:t xml:space="preserve">dužnikom </w:t>
      </w:r>
      <w:r w:rsidR="00FD2A07">
        <w:t>ŽUPANIJSKI RADIO ŠIBENIK d.o.o., Šibenik, Obala palih omladinaca 4, Šibenik, OIB: 50868563028</w:t>
      </w:r>
      <w:r w:rsidR="00A93E68">
        <w:t>.</w:t>
      </w:r>
    </w:p>
    <w:p w:rsidRDefault="00721F79" w:rsidP="005D63EE" w:rsidR="00721F79">
      <w:pPr>
        <w:jc w:val="both"/>
      </w:pPr>
      <w:r w:rsidRPr="00A93E68">
        <w:tab/>
      </w:r>
    </w:p>
    <w:p w:rsidRDefault="001D09B2" w:rsidP="005D63EE" w:rsidR="001D09B2" w:rsidRPr="00A93E68">
      <w:pPr>
        <w:jc w:val="both"/>
      </w:pPr>
    </w:p>
    <w:p w:rsidRDefault="00721F79" w:rsidP="00721F79" w:rsidR="00721F79" w:rsidRPr="00A93E68">
      <w:pPr>
        <w:jc w:val="center"/>
      </w:pPr>
      <w:r w:rsidRPr="00A93E68">
        <w:t>Obrazloženje</w:t>
      </w:r>
    </w:p>
    <w:p w:rsidRDefault="00721F79" w:rsidP="00721F79" w:rsidR="00721F79">
      <w:pPr>
        <w:jc w:val="center"/>
      </w:pPr>
    </w:p>
    <w:p w:rsidRDefault="001D09B2" w:rsidP="00721F79" w:rsidR="001D09B2" w:rsidRPr="00A93E68">
      <w:pPr>
        <w:jc w:val="center"/>
      </w:pPr>
    </w:p>
    <w:p w:rsidRDefault="003544A9" w:rsidP="00634615" w:rsidR="00634615">
      <w:pPr>
        <w:ind w:firstLine="708"/>
        <w:jc w:val="both"/>
      </w:pPr>
      <w:r w:rsidRPr="00A93E68">
        <w:t xml:space="preserve">Postupajući po </w:t>
      </w:r>
      <w:r w:rsidR="00FD2A07">
        <w:t xml:space="preserve">prijedlogu dužnika za otvaranje predstečajnog postupka rješenjem ovog suda od 06. travnja 2016. otvoren je predstečajni postupak nad dužnikom ŽUPANIJSKI </w:t>
      </w:r>
      <w:r w:rsidR="00634615">
        <w:t>RADIO ŠIBENIK d.o.o., Šibenik, a budući je dužnik uz prijedlog iz kojeg nije bilo vidljivo da je isti 128 dana u neprekidnoj blokadi, dostavio sve potrebne dokumente za predstečajni postupak.</w:t>
      </w:r>
    </w:p>
    <w:p w:rsidRDefault="00634615" w:rsidP="00634615" w:rsidR="00634615">
      <w:pPr>
        <w:ind w:firstLine="708"/>
        <w:jc w:val="both"/>
      </w:pPr>
      <w:r>
        <w:t xml:space="preserve">Postupajući po rješenju kojim je imenovan i povjerenik, isti je podneskom od 26. travnja 2016. izvijestio sud da je od Financijske agencije Šibenik zatražio i dobio potvrdu iz koje je vidljivo da je stečajni dužnik na dan podnošenja prijedloga imao neprekidnu blokadu od 128 dana, te je predložio sudu obustaviti predstečajni postupak i </w:t>
      </w:r>
      <w:r w:rsidR="001D09B2">
        <w:t xml:space="preserve">nastaviti stečajni postupak. </w:t>
      </w:r>
    </w:p>
    <w:p w:rsidRDefault="001D09B2" w:rsidP="00634615" w:rsidR="001D09B2">
      <w:pPr>
        <w:ind w:firstLine="708"/>
        <w:jc w:val="both"/>
      </w:pPr>
      <w:r>
        <w:t>Iz potvrde Financijske agencije proizlazi da je stečajni dužnik na dan 15. travnja 2016. u neprekidnoj blokadi od 144 dana.</w:t>
      </w:r>
    </w:p>
    <w:p w:rsidRDefault="001D09B2" w:rsidP="00634615" w:rsidR="001D09B2">
      <w:pPr>
        <w:ind w:firstLine="708"/>
        <w:jc w:val="both"/>
      </w:pPr>
      <w:r>
        <w:t xml:space="preserve">Odredbom čl. 4. Stečajnog zakona (Narodne novine br. 71/15) propisano je da se predstečajni razlog sastoji u prijetećoj nesposobnosti za plaćanje u slučaju da ne postoje okolnosti zbog kojih se smatra da je dužnik postao nesposoban za plaćanje i ako dužnik u očevidniku redoslijeda osnova za plaćanje ima jednu ili više evidentiranih neizvješenih osnova za plaćanje koje je trebalo naplatiti, odnosno ako duže od 30 dana kasni s isplatom plaće radniku, ili ako u roku od 30 dana ne uplati doprinose i poreze. S druge pak strane odredbom čl. 5. i 6. Stečajnog zakona propisani su stečajni razlozi i to nesposobnost za plaćanje i prezaduženost pri čemu je zakonska presumpcija da je dužnik nesposoban za plaćanje ako u očevidniku redoslijeda osnova za plaćanje ima jednu ili više evidentiranih neizvršenih osnova u razdoblju duljem od 60 dana. </w:t>
      </w:r>
    </w:p>
    <w:p w:rsidRDefault="001D09B2" w:rsidP="00634615" w:rsidR="001D09B2">
      <w:pPr>
        <w:ind w:firstLine="708"/>
        <w:jc w:val="both"/>
      </w:pPr>
    </w:p>
    <w:p w:rsidRDefault="001D09B2" w:rsidP="00634615" w:rsidR="001D09B2">
      <w:pPr>
        <w:ind w:firstLine="708"/>
        <w:jc w:val="both"/>
      </w:pPr>
    </w:p>
    <w:p w:rsidRDefault="001D09B2" w:rsidP="00634615" w:rsidR="001D09B2">
      <w:pPr>
        <w:ind w:firstLine="708"/>
        <w:jc w:val="both"/>
      </w:pPr>
    </w:p>
    <w:p w:rsidRDefault="001D09B2" w:rsidP="00634615" w:rsidR="001D09B2">
      <w:pPr>
        <w:ind w:firstLine="708"/>
        <w:jc w:val="both"/>
      </w:pPr>
      <w:r>
        <w:lastRenderedPageBreak/>
        <w:t xml:space="preserve">Kako iz potvrde Financijske agencije proizlazi da je kod ovog dužnika ispunjen stečajni razlog i time dakle uvjeti za provođenje stečajnog postupka, to je primjenom odredbe čl. 64. Stečajnog zakona valjalo obustaviti predstečajni postupak, uz napomenu da će se po pravomoćnosti ovog rješenja nastaviti voditi stečajni postupak. </w:t>
      </w:r>
    </w:p>
    <w:p w:rsidRDefault="007312AB" w:rsidP="001D09B2" w:rsidR="007312AB" w:rsidRPr="00A93E68">
      <w:pPr>
        <w:ind w:firstLine="708"/>
        <w:jc w:val="both"/>
      </w:pPr>
      <w:r w:rsidRPr="00A93E68">
        <w:t xml:space="preserve">Stoga je odlučeno kao u izreci. </w:t>
      </w:r>
    </w:p>
    <w:p w:rsidRDefault="00B166A4" w:rsidP="00E709B1" w:rsidR="00E709B1" w:rsidRPr="00A93E68">
      <w:pPr>
        <w:jc w:val="both"/>
      </w:pPr>
      <w:r w:rsidRPr="00A93E68">
        <w:t xml:space="preserve">      </w:t>
      </w:r>
    </w:p>
    <w:p w:rsidRDefault="00721F79" w:rsidP="008F730E" w:rsidR="00C443B6">
      <w:pPr>
        <w:jc w:val="center"/>
      </w:pPr>
      <w:r w:rsidRPr="00A93E68">
        <w:t xml:space="preserve">U Zadru, </w:t>
      </w:r>
      <w:r w:rsidR="00FD2A07">
        <w:t>0</w:t>
      </w:r>
      <w:r w:rsidR="004F6CA1">
        <w:t>3</w:t>
      </w:r>
      <w:r w:rsidR="00FD2A07">
        <w:t xml:space="preserve">. svibnja </w:t>
      </w:r>
      <w:r w:rsidR="008F730E">
        <w:t>2016.</w:t>
      </w:r>
    </w:p>
    <w:p w:rsidRDefault="008F730E" w:rsidP="008F730E" w:rsidR="008F730E" w:rsidRPr="00A93E68">
      <w:pPr>
        <w:jc w:val="center"/>
      </w:pPr>
    </w:p>
    <w:p w:rsidRDefault="00721F79" w:rsidP="00013179" w:rsidR="00721F79" w:rsidRPr="00A93E68">
      <w:pPr>
        <w:jc w:val="right"/>
      </w:pPr>
      <w:r w:rsidRPr="00A93E68">
        <w:t>S</w:t>
      </w:r>
      <w:r w:rsidR="00FD2A07">
        <w:t>utkinja</w:t>
      </w:r>
      <w:r w:rsidR="008F730E">
        <w:t>:</w:t>
      </w:r>
    </w:p>
    <w:p w:rsidRDefault="00032B87" w:rsidP="00013179" w:rsidR="00737A6F" w:rsidRPr="00A93E68">
      <w:pPr>
        <w:jc w:val="right"/>
      </w:pPr>
      <w:r w:rsidRPr="00A93E68">
        <w:t>Ardena Bajlo</w:t>
      </w:r>
    </w:p>
    <w:p w:rsidRDefault="006C44A6" w:rsidP="006C44A6" w:rsidR="006C44A6" w:rsidRPr="00A93E68">
      <w:pPr>
        <w:jc w:val="right"/>
      </w:pPr>
    </w:p>
    <w:p w:rsidRDefault="00FB52CB" w:rsidP="00721F79" w:rsidR="00FB52CB"/>
    <w:p w:rsidRDefault="001D09B2" w:rsidP="00721F79" w:rsidR="001D09B2"/>
    <w:p w:rsidRDefault="001D09B2" w:rsidP="00721F79" w:rsidR="001D09B2"/>
    <w:p w:rsidRDefault="00721F79" w:rsidP="00721F79" w:rsidR="00721F79" w:rsidRPr="00A93E68">
      <w:r w:rsidRPr="00A93E68">
        <w:t xml:space="preserve">UPUTA O PRAVNOM LIJEKU:  </w:t>
      </w:r>
    </w:p>
    <w:p w:rsidRDefault="005D63EE" w:rsidP="00D06CDF" w:rsidR="005D63EE" w:rsidRPr="001D09B2">
      <w:pPr>
        <w:jc w:val="both"/>
      </w:pPr>
      <w:r w:rsidRPr="001D09B2">
        <w:t>Protiv ovog rješenja može se izjaviti žalba Visokom trgovačkom sudu Republike Hrvatske u roku od 8 dana</w:t>
      </w:r>
      <w:r w:rsidR="001D09B2" w:rsidRPr="001D09B2">
        <w:t xml:space="preserve"> od dostave istog. </w:t>
      </w:r>
      <w:r w:rsidRPr="001D09B2">
        <w:t xml:space="preserve"> </w:t>
      </w:r>
    </w:p>
    <w:p w:rsidRDefault="00FB52CB" w:rsidP="00FB52CB" w:rsidR="00FB52CB">
      <w:pPr>
        <w:ind w:firstLine="360"/>
      </w:pPr>
    </w:p>
    <w:p w:rsidRDefault="00887434" w:rsidP="00FB52CB" w:rsidR="00887434">
      <w:pPr>
        <w:ind w:firstLine="360"/>
      </w:pPr>
    </w:p>
    <w:p w:rsidRDefault="007312AB" w:rsidP="001D09B2" w:rsidR="007312AB"/>
    <w:p w:rsidRDefault="00FB52CB" w:rsidP="00FB52CB" w:rsidR="00FB52CB" w:rsidRPr="00A93E68">
      <w:pPr>
        <w:ind w:firstLine="360"/>
      </w:pPr>
      <w:r w:rsidRPr="00A93E68">
        <w:t xml:space="preserve">Dostaviti: </w:t>
      </w:r>
    </w:p>
    <w:p w:rsidRDefault="008F730E" w:rsidP="00FB52CB" w:rsidR="00FB52CB" w:rsidRPr="001D09B2">
      <w:pPr>
        <w:numPr>
          <w:ilvl w:val="0"/>
          <w:numId w:val="3"/>
        </w:numPr>
      </w:pPr>
      <w:r w:rsidRPr="001D09B2">
        <w:t>FINA</w:t>
      </w:r>
      <w:r w:rsidR="00887434" w:rsidRPr="001D09B2">
        <w:t xml:space="preserve"> – </w:t>
      </w:r>
      <w:r w:rsidR="001D09B2" w:rsidRPr="001D09B2">
        <w:t>po pravomoćnosti</w:t>
      </w:r>
    </w:p>
    <w:p w:rsidRDefault="008F730E" w:rsidP="00FB52CB" w:rsidR="00FB52CB" w:rsidRPr="001D09B2">
      <w:pPr>
        <w:numPr>
          <w:ilvl w:val="0"/>
          <w:numId w:val="3"/>
        </w:numPr>
      </w:pPr>
      <w:r w:rsidRPr="001D09B2">
        <w:t>e-</w:t>
      </w:r>
      <w:r w:rsidR="00FB52CB" w:rsidRPr="001D09B2">
        <w:t>oglasna ploča</w:t>
      </w:r>
    </w:p>
    <w:p w:rsidRDefault="001D09B2" w:rsidP="00FB52CB" w:rsidR="001D09B2" w:rsidRPr="001D09B2">
      <w:pPr>
        <w:numPr>
          <w:ilvl w:val="0"/>
          <w:numId w:val="3"/>
        </w:numPr>
      </w:pPr>
      <w:r w:rsidRPr="001D09B2">
        <w:t>povjereniku – e-mailom</w:t>
      </w:r>
    </w:p>
    <w:p w:rsidRDefault="00FB52CB" w:rsidP="00FB52CB" w:rsidR="00FB52CB" w:rsidRPr="001D09B2">
      <w:pPr>
        <w:numPr>
          <w:ilvl w:val="0"/>
          <w:numId w:val="3"/>
        </w:numPr>
      </w:pPr>
      <w:r w:rsidRPr="001D09B2">
        <w:t>u spis.</w:t>
      </w:r>
    </w:p>
    <w:p w:rsidRDefault="00FB52CB" w:rsidP="00FB52CB" w:rsidR="00FB52CB" w:rsidRPr="00FD2A07">
      <w:pPr>
        <w:rPr>
          <w:rFonts w:cs="Arial" w:hAnsi="Arial" w:ascii="Arial"/>
          <w:b/>
          <w:sz w:val="22"/>
          <w:szCs w:val="22"/>
        </w:rPr>
      </w:pPr>
    </w:p>
    <w:p w:rsidRDefault="00FB52CB" w:rsidP="005D63EE" w:rsidR="00FB52CB" w:rsidRPr="00A93E68"/>
    <w:sectPr w:rsidSect="00FD2A07" w:rsidR="00FB52CB" w:rsidRPr="00A93E68">
      <w:headerReference w:type="default" r:id="rId9"/>
      <w:pgSz w:h="16838" w:w="11906"/>
      <w:pgMar w:gutter="0" w:footer="708" w:header="708" w:left="1417" w:bottom="3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2A07" w:rsidP="00FD2A07" w:rsidR="00FD2A07">
      <w:r>
        <w:separator/>
      </w:r>
    </w:p>
  </w:endnote>
  <w:endnote w:id="0" w:type="continuationSeparator">
    <w:p w:rsidRDefault="00FD2A07" w:rsidP="00FD2A07" w:rsidR="00FD2A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2A07" w:rsidP="00FD2A07" w:rsidR="00FD2A07">
      <w:r>
        <w:separator/>
      </w:r>
    </w:p>
  </w:footnote>
  <w:footnote w:id="0" w:type="continuationSeparator">
    <w:p w:rsidRDefault="00FD2A07" w:rsidP="00FD2A07" w:rsidR="00FD2A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0382511"/>
      <w:docPartObj>
        <w:docPartGallery w:val="Page Numbers (Top of Page)"/>
        <w:docPartUnique/>
      </w:docPartObj>
    </w:sdtPr>
    <w:sdtEndPr/>
    <w:sdtContent>
      <w:p w:rsidRDefault="00FD2A07" w:rsidP="00FD2A07" w:rsidR="00FD2A07">
        <w:pPr>
          <w:jc w:val="right"/>
          <w:rPr>
            <w:rFonts w:cs="Arial" w:hAnsi="Arial" w:ascii="Arial"/>
          </w:rPr>
        </w:pPr>
        <w:r>
          <w:fldChar w:fldCharType="begin"/>
        </w:r>
        <w:r>
          <w:instrText>PAGE   \* MERGEFORMAT</w:instrText>
        </w:r>
        <w:r>
          <w:fldChar w:fldCharType="separate"/>
        </w:r>
        <w:r w:rsidR="004B2958">
          <w:rPr>
            <w:noProof/>
          </w:rPr>
          <w:t>2</w:t>
        </w:r>
        <w:r>
          <w:fldChar w:fldCharType="end"/>
        </w:r>
        <w:r>
          <w:tab/>
        </w:r>
        <w:r>
          <w:tab/>
        </w:r>
        <w:r>
          <w:tab/>
        </w:r>
        <w:r w:rsidRPr="00FD2A07">
          <w:t xml:space="preserve"> </w:t>
        </w:r>
        <w:r>
          <w:t xml:space="preserve">Posl. br.: </w:t>
        </w:r>
        <w:r w:rsidRPr="00A93E68">
          <w:t>1 St</w:t>
        </w:r>
        <w:r>
          <w:t>-475/16-11</w:t>
        </w:r>
      </w:p>
      <w:p w:rsidRDefault="004B2958" w:rsidR="00FD2A07">
        <w:pPr>
          <w:pStyle w:val="Zaglavlje"/>
          <w:jc w:val="center"/>
        </w:pPr>
      </w:p>
    </w:sdtContent>
  </w:sdt>
  <w:p w:rsidRDefault="00FD2A07" w:rsidR="00FD2A0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3179"/>
    <w:rsid w:val="00032B87"/>
    <w:rsid w:val="00034E8A"/>
    <w:rsid w:val="00046564"/>
    <w:rsid w:val="00061A25"/>
    <w:rsid w:val="00086482"/>
    <w:rsid w:val="00087DAF"/>
    <w:rsid w:val="000C6FC8"/>
    <w:rsid w:val="000D4479"/>
    <w:rsid w:val="000E1F05"/>
    <w:rsid w:val="000E47AE"/>
    <w:rsid w:val="00135EEE"/>
    <w:rsid w:val="00144183"/>
    <w:rsid w:val="00150C8D"/>
    <w:rsid w:val="00155EF2"/>
    <w:rsid w:val="00164CB1"/>
    <w:rsid w:val="001730CE"/>
    <w:rsid w:val="00173986"/>
    <w:rsid w:val="00176998"/>
    <w:rsid w:val="001C2BF1"/>
    <w:rsid w:val="001D09B2"/>
    <w:rsid w:val="001E0197"/>
    <w:rsid w:val="001E3717"/>
    <w:rsid w:val="001F4D39"/>
    <w:rsid w:val="00227F27"/>
    <w:rsid w:val="002357E2"/>
    <w:rsid w:val="002511D7"/>
    <w:rsid w:val="0025294D"/>
    <w:rsid w:val="002535AA"/>
    <w:rsid w:val="00256564"/>
    <w:rsid w:val="0028521F"/>
    <w:rsid w:val="00285EF8"/>
    <w:rsid w:val="00286D54"/>
    <w:rsid w:val="002A1E48"/>
    <w:rsid w:val="002A2216"/>
    <w:rsid w:val="002B06EA"/>
    <w:rsid w:val="002B7DD6"/>
    <w:rsid w:val="002D49EC"/>
    <w:rsid w:val="002D7D7A"/>
    <w:rsid w:val="002F1212"/>
    <w:rsid w:val="002F538F"/>
    <w:rsid w:val="003018CA"/>
    <w:rsid w:val="00333023"/>
    <w:rsid w:val="0034131B"/>
    <w:rsid w:val="00342B41"/>
    <w:rsid w:val="00351ED0"/>
    <w:rsid w:val="003544A9"/>
    <w:rsid w:val="00356E2E"/>
    <w:rsid w:val="00365CCC"/>
    <w:rsid w:val="003764E3"/>
    <w:rsid w:val="00383555"/>
    <w:rsid w:val="0038405B"/>
    <w:rsid w:val="00397432"/>
    <w:rsid w:val="003A3271"/>
    <w:rsid w:val="003C433C"/>
    <w:rsid w:val="003D3F43"/>
    <w:rsid w:val="003E39C3"/>
    <w:rsid w:val="003E42F9"/>
    <w:rsid w:val="003F3D1A"/>
    <w:rsid w:val="003F6C53"/>
    <w:rsid w:val="0041416F"/>
    <w:rsid w:val="004224E3"/>
    <w:rsid w:val="00437C60"/>
    <w:rsid w:val="00437F56"/>
    <w:rsid w:val="00441216"/>
    <w:rsid w:val="00461C9E"/>
    <w:rsid w:val="004731FA"/>
    <w:rsid w:val="004753E9"/>
    <w:rsid w:val="004807CF"/>
    <w:rsid w:val="004902BE"/>
    <w:rsid w:val="004B2958"/>
    <w:rsid w:val="004B557B"/>
    <w:rsid w:val="004C1B73"/>
    <w:rsid w:val="004C2C4C"/>
    <w:rsid w:val="004C609C"/>
    <w:rsid w:val="004D15A7"/>
    <w:rsid w:val="004D3BCD"/>
    <w:rsid w:val="004F6CA1"/>
    <w:rsid w:val="004F758C"/>
    <w:rsid w:val="00511268"/>
    <w:rsid w:val="005202A5"/>
    <w:rsid w:val="00530AEA"/>
    <w:rsid w:val="00563167"/>
    <w:rsid w:val="0057199D"/>
    <w:rsid w:val="005756AC"/>
    <w:rsid w:val="005758AE"/>
    <w:rsid w:val="00581766"/>
    <w:rsid w:val="0058227A"/>
    <w:rsid w:val="00594685"/>
    <w:rsid w:val="005A6F3E"/>
    <w:rsid w:val="005C2401"/>
    <w:rsid w:val="005D4CDA"/>
    <w:rsid w:val="005D63EE"/>
    <w:rsid w:val="005D7DF2"/>
    <w:rsid w:val="005D7F32"/>
    <w:rsid w:val="005E5124"/>
    <w:rsid w:val="005F7B83"/>
    <w:rsid w:val="00612317"/>
    <w:rsid w:val="00612C9E"/>
    <w:rsid w:val="00617000"/>
    <w:rsid w:val="00621863"/>
    <w:rsid w:val="006239E2"/>
    <w:rsid w:val="00631614"/>
    <w:rsid w:val="00632231"/>
    <w:rsid w:val="00634615"/>
    <w:rsid w:val="00650C5F"/>
    <w:rsid w:val="006660FA"/>
    <w:rsid w:val="00675718"/>
    <w:rsid w:val="006A19B4"/>
    <w:rsid w:val="006A22AE"/>
    <w:rsid w:val="006A619A"/>
    <w:rsid w:val="006B623D"/>
    <w:rsid w:val="006C44A6"/>
    <w:rsid w:val="006D0A51"/>
    <w:rsid w:val="006D199B"/>
    <w:rsid w:val="006D5A02"/>
    <w:rsid w:val="006D7645"/>
    <w:rsid w:val="006E3203"/>
    <w:rsid w:val="006F2590"/>
    <w:rsid w:val="00701446"/>
    <w:rsid w:val="0071171E"/>
    <w:rsid w:val="00721F79"/>
    <w:rsid w:val="007223BB"/>
    <w:rsid w:val="007312AB"/>
    <w:rsid w:val="00732794"/>
    <w:rsid w:val="00736FC6"/>
    <w:rsid w:val="00737A6F"/>
    <w:rsid w:val="00754C82"/>
    <w:rsid w:val="00773885"/>
    <w:rsid w:val="007A1710"/>
    <w:rsid w:val="007B1F26"/>
    <w:rsid w:val="007E172D"/>
    <w:rsid w:val="007F300A"/>
    <w:rsid w:val="007F6C6F"/>
    <w:rsid w:val="008042F7"/>
    <w:rsid w:val="00816C5F"/>
    <w:rsid w:val="00817A32"/>
    <w:rsid w:val="00834675"/>
    <w:rsid w:val="00836FE9"/>
    <w:rsid w:val="0085248C"/>
    <w:rsid w:val="00873EB8"/>
    <w:rsid w:val="008838CF"/>
    <w:rsid w:val="00887268"/>
    <w:rsid w:val="00887434"/>
    <w:rsid w:val="00891207"/>
    <w:rsid w:val="008A59A1"/>
    <w:rsid w:val="008E3474"/>
    <w:rsid w:val="008F3F73"/>
    <w:rsid w:val="008F730E"/>
    <w:rsid w:val="00923FFE"/>
    <w:rsid w:val="0093665B"/>
    <w:rsid w:val="00937B96"/>
    <w:rsid w:val="009450AA"/>
    <w:rsid w:val="00945E0D"/>
    <w:rsid w:val="00963059"/>
    <w:rsid w:val="00965B5A"/>
    <w:rsid w:val="0096677F"/>
    <w:rsid w:val="00974B89"/>
    <w:rsid w:val="009A43B9"/>
    <w:rsid w:val="009D275E"/>
    <w:rsid w:val="009D5849"/>
    <w:rsid w:val="009E2FFE"/>
    <w:rsid w:val="009E56BB"/>
    <w:rsid w:val="009F0647"/>
    <w:rsid w:val="00A1760F"/>
    <w:rsid w:val="00A241EB"/>
    <w:rsid w:val="00A30663"/>
    <w:rsid w:val="00A80B05"/>
    <w:rsid w:val="00A93E68"/>
    <w:rsid w:val="00AB434C"/>
    <w:rsid w:val="00AC1970"/>
    <w:rsid w:val="00AC1D74"/>
    <w:rsid w:val="00AC6E02"/>
    <w:rsid w:val="00AF1BE6"/>
    <w:rsid w:val="00AF57B9"/>
    <w:rsid w:val="00AF7359"/>
    <w:rsid w:val="00B166A4"/>
    <w:rsid w:val="00B43DAF"/>
    <w:rsid w:val="00B46913"/>
    <w:rsid w:val="00B61297"/>
    <w:rsid w:val="00B66F65"/>
    <w:rsid w:val="00B677C9"/>
    <w:rsid w:val="00B92F27"/>
    <w:rsid w:val="00BA6E5C"/>
    <w:rsid w:val="00BE2DBB"/>
    <w:rsid w:val="00C01D24"/>
    <w:rsid w:val="00C27291"/>
    <w:rsid w:val="00C369BB"/>
    <w:rsid w:val="00C443B6"/>
    <w:rsid w:val="00C554C2"/>
    <w:rsid w:val="00C600E0"/>
    <w:rsid w:val="00C73130"/>
    <w:rsid w:val="00C862B5"/>
    <w:rsid w:val="00CB4D73"/>
    <w:rsid w:val="00CB5CA3"/>
    <w:rsid w:val="00CC4177"/>
    <w:rsid w:val="00CD4807"/>
    <w:rsid w:val="00CD5442"/>
    <w:rsid w:val="00CE13A4"/>
    <w:rsid w:val="00CF0444"/>
    <w:rsid w:val="00D04475"/>
    <w:rsid w:val="00D06CDF"/>
    <w:rsid w:val="00D17919"/>
    <w:rsid w:val="00D221FC"/>
    <w:rsid w:val="00D24B96"/>
    <w:rsid w:val="00D26F15"/>
    <w:rsid w:val="00D31043"/>
    <w:rsid w:val="00D4744E"/>
    <w:rsid w:val="00D6321A"/>
    <w:rsid w:val="00D76105"/>
    <w:rsid w:val="00D830F8"/>
    <w:rsid w:val="00D8693E"/>
    <w:rsid w:val="00D90D3C"/>
    <w:rsid w:val="00D94018"/>
    <w:rsid w:val="00D94E5E"/>
    <w:rsid w:val="00D96AD1"/>
    <w:rsid w:val="00DC0A04"/>
    <w:rsid w:val="00DE0356"/>
    <w:rsid w:val="00DF4256"/>
    <w:rsid w:val="00DF5132"/>
    <w:rsid w:val="00E037E8"/>
    <w:rsid w:val="00E11199"/>
    <w:rsid w:val="00E1133B"/>
    <w:rsid w:val="00E13AFB"/>
    <w:rsid w:val="00E20D58"/>
    <w:rsid w:val="00E50151"/>
    <w:rsid w:val="00E523CF"/>
    <w:rsid w:val="00E54133"/>
    <w:rsid w:val="00E56FC9"/>
    <w:rsid w:val="00E61FA9"/>
    <w:rsid w:val="00E651B1"/>
    <w:rsid w:val="00E709B1"/>
    <w:rsid w:val="00E77059"/>
    <w:rsid w:val="00E864A3"/>
    <w:rsid w:val="00E8758E"/>
    <w:rsid w:val="00E87798"/>
    <w:rsid w:val="00EA06B6"/>
    <w:rsid w:val="00EA62F1"/>
    <w:rsid w:val="00EB3FCF"/>
    <w:rsid w:val="00EC04BE"/>
    <w:rsid w:val="00EC0E4C"/>
    <w:rsid w:val="00EC3F26"/>
    <w:rsid w:val="00EC663D"/>
    <w:rsid w:val="00EE2939"/>
    <w:rsid w:val="00EF3BBC"/>
    <w:rsid w:val="00F344D8"/>
    <w:rsid w:val="00F43640"/>
    <w:rsid w:val="00F4771D"/>
    <w:rsid w:val="00F5626F"/>
    <w:rsid w:val="00F72661"/>
    <w:rsid w:val="00F73E01"/>
    <w:rsid w:val="00F76C26"/>
    <w:rsid w:val="00F80D37"/>
    <w:rsid w:val="00F866E1"/>
    <w:rsid w:val="00F97C4C"/>
    <w:rsid w:val="00FA1810"/>
    <w:rsid w:val="00FA6C8B"/>
    <w:rsid w:val="00FB0DEF"/>
    <w:rsid w:val="00FB52CB"/>
    <w:rsid w:val="00FC0A48"/>
    <w:rsid w:val="00FC76FE"/>
    <w:rsid w:val="00FD2A07"/>
    <w:rsid w:val="00FE05CF"/>
    <w:rsid w:val="00FE4E4C"/>
    <w:rsid w:val="00FE4F67"/>
    <w:rsid w:val="00FF37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FD2A07"/>
    <w:pPr>
      <w:tabs>
        <w:tab w:pos="4536" w:val="center"/>
        <w:tab w:pos="9072" w:val="right"/>
      </w:tabs>
    </w:pPr>
  </w:style>
  <w:style w:customStyle="true" w:styleId="ZaglavljeChar" w:type="character">
    <w:name w:val="Zaglavlje Char"/>
    <w:basedOn w:val="Zadanifontodlomka"/>
    <w:link w:val="Zaglavlje"/>
    <w:uiPriority w:val="99"/>
    <w:rsid w:val="00FD2A07"/>
    <w:rPr>
      <w:sz w:val="24"/>
      <w:szCs w:val="24"/>
    </w:rPr>
  </w:style>
  <w:style w:styleId="Podnoje" w:type="paragraph">
    <w:name w:val="footer"/>
    <w:basedOn w:val="Normal"/>
    <w:link w:val="PodnojeChar"/>
    <w:rsid w:val="00FD2A07"/>
    <w:pPr>
      <w:tabs>
        <w:tab w:pos="4536" w:val="center"/>
        <w:tab w:pos="9072" w:val="right"/>
      </w:tabs>
    </w:pPr>
  </w:style>
  <w:style w:customStyle="true" w:styleId="PodnojeChar" w:type="character">
    <w:name w:val="Podnožje Char"/>
    <w:basedOn w:val="Zadanifontodlomka"/>
    <w:link w:val="Podnoje"/>
    <w:rsid w:val="00FD2A07"/>
    <w:rPr>
      <w:sz w:val="24"/>
      <w:szCs w:val="24"/>
    </w:rPr>
  </w:style>
  <w:style w:styleId="Tekstrezerviranogmjesta" w:type="character">
    <w:name w:val="Placeholder Text"/>
    <w:basedOn w:val="Zadanifontodlomka"/>
    <w:uiPriority w:val="99"/>
    <w:semiHidden/>
    <w:rsid w:val="004B2958"/>
    <w:rPr>
      <w:color w:val="808080"/>
      <w:bdr w:space="0" w:sz="0" w:color="auto" w:val="none"/>
      <w:shd w:fill="auto" w:color="auto" w:val="clear"/>
    </w:rPr>
  </w:style>
  <w:style w:customStyle="true" w:styleId="eSPISCCParagraphDefaultFont" w:type="character">
    <w:name w:val="eSPIS_CC_Paragraph Default Font"/>
    <w:basedOn w:val="Zadanifontodlomka"/>
    <w:rsid w:val="004B29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2958"/>
    <w:rPr>
      <w:bdr w:space="0" w:sz="0" w:color="auto" w:val="none"/>
      <w:shd w:fill="FFFFCC" w:color="auto" w:val="clear"/>
      <w:lang w:val="hr-HR"/>
    </w:rPr>
  </w:style>
  <w:style w:customStyle="true" w:styleId="PozadinaSvijetloCrvena" w:type="character">
    <w:name w:val="Pozadina_SvijetloCrvena"/>
    <w:basedOn w:val="eSPISCCParagraphDefaultFont"/>
    <w:rsid w:val="004B29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29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FD2A07"/>
    <w:pPr>
      <w:tabs>
        <w:tab w:pos="4536" w:val="center"/>
        <w:tab w:pos="9072" w:val="right"/>
      </w:tabs>
    </w:pPr>
  </w:style>
  <w:style w:customStyle="1" w:styleId="ZaglavljeChar" w:type="character">
    <w:name w:val="Zaglavlje Char"/>
    <w:basedOn w:val="Zadanifontodlomka"/>
    <w:link w:val="Zaglavlje"/>
    <w:uiPriority w:val="99"/>
    <w:rsid w:val="00FD2A07"/>
    <w:rPr>
      <w:sz w:val="24"/>
      <w:szCs w:val="24"/>
    </w:rPr>
  </w:style>
  <w:style w:styleId="Podnoje" w:type="paragraph">
    <w:name w:val="footer"/>
    <w:basedOn w:val="Normal"/>
    <w:link w:val="PodnojeChar"/>
    <w:rsid w:val="00FD2A07"/>
    <w:pPr>
      <w:tabs>
        <w:tab w:pos="4536" w:val="center"/>
        <w:tab w:pos="9072" w:val="right"/>
      </w:tabs>
    </w:pPr>
  </w:style>
  <w:style w:customStyle="1" w:styleId="PodnojeChar" w:type="character">
    <w:name w:val="Podnožje Char"/>
    <w:basedOn w:val="Zadanifontodlomka"/>
    <w:link w:val="Podnoje"/>
    <w:rsid w:val="00FD2A07"/>
    <w:rPr>
      <w:sz w:val="24"/>
      <w:szCs w:val="24"/>
    </w:rPr>
  </w:style>
  <w:style w:styleId="Tekstrezerviranogmjesta" w:type="character">
    <w:name w:val="Placeholder Text"/>
    <w:basedOn w:val="Zadanifontodlomka"/>
    <w:uiPriority w:val="99"/>
    <w:semiHidden/>
    <w:rsid w:val="004B2958"/>
    <w:rPr>
      <w:color w:val="808080"/>
      <w:bdr w:color="auto" w:space="0" w:sz="0" w:val="none"/>
      <w:shd w:color="auto" w:fill="auto" w:val="clear"/>
    </w:rPr>
  </w:style>
  <w:style w:customStyle="1" w:styleId="eSPISCCParagraphDefaultFont" w:type="character">
    <w:name w:val="eSPIS_CC_Paragraph Default Font"/>
    <w:basedOn w:val="Zadanifontodlomka"/>
    <w:rsid w:val="004B29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2958"/>
    <w:rPr>
      <w:bdr w:color="auto" w:space="0" w:sz="0" w:val="none"/>
      <w:shd w:color="auto" w:fill="FFFFCC" w:val="clear"/>
      <w:lang w:val="hr-HR"/>
    </w:rPr>
  </w:style>
  <w:style w:customStyle="1" w:styleId="PozadinaSvijetloCrvena" w:type="character">
    <w:name w:val="Pozadina_SvijetloCrvena"/>
    <w:basedOn w:val="eSPISCCParagraphDefaultFont"/>
    <w:rsid w:val="004B29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29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7776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St-475/2016</izvorni_sadrzaj>
    <derivirana_varijabla naziv="DomainObject.Predmet.OznakaBroj_1">St-475/2016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ŽUPANIJSKI RADIO ŠIBENIK društvo s ograničenom odgovornošću za radijsku djelatnost</izvorni_sadrzaj>
    <derivirana_varijabla naziv="DomainObject.Predmet.StrankaFormated_1">  ŽUPANIJSKI RADIO ŠIBENIK društvo s ograničenom odgovornošću za radijsku djelatnost</derivirana_varijabla>
  </DomainObject.Predmet.StrankaFormated>
  <DomainObject.Predmet.StrankaFormatedOIB>
    <izvorni_sadrzaj>  ŽUPANIJSKI RADIO ŠIBENIK društvo s ograničenom odgovornošću za radijsku djelatnost, OIB 50868563028</izvorni_sadrzaj>
    <derivirana_varijabla naziv="DomainObject.Predmet.StrankaFormatedOIB_1">  ŽUPANIJSKI RADIO ŠIBENIK društvo s ograničenom odgovornošću za radijsku djelatnost, OIB 50868563028</derivirana_varijabla>
  </DomainObject.Predmet.StrankaFormatedOIB>
  <DomainObject.Predmet.StrankaFormatedWithAdress>
    <izvorni_sadrzaj> ŽUPANIJSKI RADIO ŠIBENIK društvo s ograničenom odgovornošću za radijsku djelatnost, Obala palih omladinaca 4, 22000 Šibenik</izvorni_sadrzaj>
    <derivirana_varijabla naziv="DomainObject.Predmet.StrankaFormatedWithAdress_1"> ŽUPANIJSKI RADIO ŠIBENIK društvo s ograničenom odgovornošću za radijsku djelatnost, Obala palih omladinaca 4, 22000 Šibenik</derivirana_varijabla>
  </DomainObject.Predmet.StrankaFormatedWithAdress>
  <DomainObject.Predmet.StrankaFormatedWithAdressOIB>
    <izvorni_sadrzaj> ŽUPANIJSKI RADIO ŠIBENIK društvo s ograničenom odgovornošću za radijsku djelatnost, OIB 50868563028, Obala palih omladinaca 4, 22000 Šibenik</izvorni_sadrzaj>
    <derivirana_varijabla naziv="DomainObject.Predmet.StrankaFormatedWithAdressOIB_1"> ŽUPANIJSKI RADIO ŠIBENIK društvo s ograničenom odgovornošću za radijsku djelatnost, OIB 50868563028, Obala palih omladinaca 4, 22000 Šibenik</derivirana_varijabla>
  </DomainObject.Predmet.StrankaFormatedWithAdressOIB>
  <DomainObject.Predmet.StrankaWithAdress>
    <izvorni_sadrzaj>ŽUPANIJSKI RADIO ŠIBENIK društvo s ograničenom odgovornošću za radijsku djelatnost Obala palih omladinaca 4,22000 Šibenik</izvorni_sadrzaj>
    <derivirana_varijabla naziv="DomainObject.Predmet.StrankaWithAdress_1">ŽUPANIJSKI RADIO ŠIBENIK društvo s ograničenom odgovornošću za radijsku djelatnost Obala palih omladinaca 4,22000 Šibenik</derivirana_varijabla>
  </DomainObject.Predmet.StrankaWithAdress>
  <DomainObject.Predmet.StrankaWithAdressOIB>
    <izvorni_sadrzaj>ŽUPANIJSKI RADIO ŠIBENIK društvo s ograničenom odgovornošću za radijsku djelatnost, OIB 50868563028, Obala palih omladinaca 4,22000 Šibenik</izvorni_sadrzaj>
    <derivirana_varijabla naziv="DomainObject.Predmet.StrankaWithAdressOIB_1">ŽUPANIJSKI RADIO ŠIBENIK društvo s ograničenom odgovornošću za radijsku djelatnost, OIB 50868563028, Obala palih omladinaca 4,22000 Šibenik</derivirana_varijabla>
  </DomainObject.Predmet.StrankaWithAdressOIB>
  <DomainObject.Predmet.StrankaNazivFormated>
    <izvorni_sadrzaj>ŽUPANIJSKI RADIO ŠIBENIK društvo s ograničenom odgovornošću za radijsku djelatnost</izvorni_sadrzaj>
    <derivirana_varijabla naziv="DomainObject.Predmet.StrankaNazivFormated_1">ŽUPANIJSKI RADIO ŠIBENIK društvo s ograničenom odgovornošću za radijsku djelatnost</derivirana_varijabla>
  </DomainObject.Predmet.StrankaNazivFormated>
  <DomainObject.Predmet.StrankaNazivFormatedOIB>
    <izvorni_sadrzaj>ŽUPANIJSKI RADIO ŠIBENIK društvo s ograničenom odgovornošću za radijsku djelatnost, OIB 50868563028</izvorni_sadrzaj>
    <derivirana_varijabla naziv="DomainObject.Predmet.StrankaNazivFormatedOIB_1">ŽUPANIJSKI RADIO ŠIBENIK društvo s ograničenom odgovornošću za radijsku djelatnost, OIB 50868563028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ŽUPANIJSKI RADIO ŠIBENIK društvo s ograničenom odgovornošću za radijsku djelatnost</item>
    </izvorni_sadrzaj>
    <derivirana_varijabla naziv="DomainObject.Predmet.StrankaListFormated_1">
      <item>ŽUPANIJSKI RADIO ŠIBENIK društvo s ograničenom odgovornošću za radijsku djelatnost</item>
    </derivirana_varijabla>
  </DomainObject.Predmet.StrankaListFormated>
  <DomainObject.Predmet.StrankaListFormatedOIB>
    <izvorni_sadrzaj>
      <item>ŽUPANIJSKI RADIO ŠIBENIK društvo s ograničenom odgovornošću za radijsku djelatnost, OIB 50868563028</item>
    </izvorni_sadrzaj>
    <derivirana_varijabla naziv="DomainObject.Predmet.StrankaListFormatedOIB_1">
      <item>ŽUPANIJSKI RADIO ŠIBENIK društvo s ograničenom odgovornošću za radijsku djelatnost, OIB 50868563028</item>
    </derivirana_varijabla>
  </DomainObject.Predmet.StrankaListFormatedOIB>
  <DomainObject.Predmet.StrankaListFormatedWithAdress>
    <izvorni_sadrzaj>
      <item>ŽUPANIJSKI RADIO ŠIBENIK društvo s ograničenom odgovornošću za radijsku djelatnost, Obala palih omladinaca 4, 22000 Šibenik</item>
    </izvorni_sadrzaj>
    <derivirana_varijabla naziv="DomainObject.Predmet.StrankaListFormatedWithAdress_1">
      <item>ŽUPANIJSKI RADIO ŠIBENIK društvo s ograničenom odgovornošću za radijsku djelatnost, Obala palih omladinaca 4, 22000 Šibenik</item>
    </derivirana_varijabla>
  </DomainObject.Predmet.StrankaListFormatedWithAdress>
  <DomainObject.Predmet.StrankaListFormatedWithAdressOIB>
    <izvorni_sadrzaj>
      <item>ŽUPANIJSKI RADIO ŠIBENIK društvo s ograničenom odgovornošću za radijsku djelatnost, OIB 50868563028, Obala palih omladinaca 4, 22000 Šibenik</item>
    </izvorni_sadrzaj>
    <derivirana_varijabla naziv="DomainObject.Predmet.StrankaListFormatedWithAdressOIB_1">
      <item>ŽUPANIJSKI RADIO ŠIBENIK društvo s ograničenom odgovornošću za radijsku djelatnost, OIB 50868563028, Obala palih omladinaca 4, 22000 Šibenik</item>
    </derivirana_varijabla>
  </DomainObject.Predmet.StrankaListFormatedWithAdressOIB>
  <DomainObject.Predmet.StrankaListNazivFormated>
    <izvorni_sadrzaj>
      <item>ŽUPANIJSKI RADIO ŠIBENIK društvo s ograničenom odgovornošću za radijsku djelatnost</item>
    </izvorni_sadrzaj>
    <derivirana_varijabla naziv="DomainObject.Predmet.StrankaListNazivFormated_1">
      <item>ŽUPANIJSKI RADIO ŠIBENIK društvo s ograničenom odgovornošću za radijsku djelatnost</item>
    </derivirana_varijabla>
  </DomainObject.Predmet.StrankaListNazivFormated>
  <DomainObject.Predmet.StrankaListNazivFormatedOIB>
    <izvorni_sadrzaj>
      <item>ŽUPANIJSKI RADIO ŠIBENIK društvo s ograničenom odgovornošću za radijsku djelatnost, OIB 50868563028</item>
    </izvorni_sadrzaj>
    <derivirana_varijabla naziv="DomainObject.Predmet.StrankaListNazivFormatedOIB_1">
      <item>ŽUPANIJSKI RADIO ŠIBENIK društvo s ograničenom odgovornošću za radijsku djelatnost, OIB 50868563028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ŽUPANIJSKI RADIO ŠIBENIK društvo s ograničenom odgovornošću za radijsku djelatnost</izvorni_sadrzaj>
    <derivirana_varijabla naziv="DomainObject.Predmet.StrankaIDrugi_1">ŽUPANIJSKI RADIO ŠIBENIK društvo s ograničenom odgovornošću za radijsku djelatnost</derivirana_varijabla>
  </DomainObject.Predmet.StrankaIDrugi>
  <DomainObject.Predmet.ProtustrankaIDrugi>
    <izvorni_sadrzaj/>
    <derivirana_varijabla naziv="DomainObject.Predmet.ProtustrankaIDrugi_1"/>
  </DomainObject.Predmet.ProtustrankaIDrugi>
  <DomainObject.Predmet.StrankaIDrugiAdressOIB>
    <izvorni_sadrzaj>ŽUPANIJSKI RADIO ŠIBENIK društvo s ograničenom odgovornošću za radijsku djelatnost, OIB 50868563028, Obala palih omladinaca 4, 22000 Šibenik</izvorni_sadrzaj>
    <derivirana_varijabla naziv="DomainObject.Predmet.StrankaIDrugiAdressOIB_1">ŽUPANIJSKI RADIO ŠIBENIK društvo s ograničenom odgovornošću za radijsku djelatnost, OIB 50868563028, Obala palih omladinaca 4,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ŽUPANIJSKI RADIO ŠIBENIK društvo s ograničenom odgovornošću za radijsku djelatnost</item>
    </izvorni_sadrzaj>
    <derivirana_varijabla naziv="DomainObject.Predmet.SudioniciListNaziv_1">
      <item>ŽUPANIJSKI RADIO ŠIBENIK društvo s ograničenom odgovornošću za radijsku djelatnost</item>
    </derivirana_varijabla>
  </DomainObject.Predmet.SudioniciListNaziv>
  <DomainObject.Predmet.SudioniciListAdressOIB>
    <izvorni_sadrzaj>
      <item>ŽUPANIJSKI RADIO ŠIBENIK društvo s ograničenom odgovornošću za radijsku djelatnost, OIB 50868563028, Obala palih omladinaca 4,22000 Šibenik</item>
    </izvorni_sadrzaj>
    <derivirana_varijabla naziv="DomainObject.Predmet.SudioniciListAdressOIB_1">
      <item>ŽUPANIJSKI RADIO ŠIBENIK društvo s ograničenom odgovornošću za radijsku djelatnost, OIB 50868563028, Obala palih omladinaca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50868563028</item>
    </izvorni_sadrzaj>
    <derivirana_varijabla naziv="DomainObject.Predmet.SudioniciListNazivOIB_1">
      <item>, OIB 50868563028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458</properties:Words>
  <properties:Characters>2398</properties:Characters>
  <properties:Lines>79</properties:Lines>
  <properties:Paragraphs>25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2016-05-02T08:22:00Z</dcterms:created>
  <dc:creator>Administrator</dc:creator>
  <cp:lastModifiedBy>wsadmin</cp:lastModifiedBy>
  <cp:lastPrinted>2015-01-28T08:08:00Z</cp:lastPrinted>
  <dcterms:modified xmlns:xsi="http://www.w3.org/2001/XMLSchema-instance" xsi:type="dcterms:W3CDTF">2016-05-03T11:13:00Z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