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e855" w14:paraId="a32e855" w:rsidRDefault="00B840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40B0" w:rsidP="00B840B0" w:rsidR="00AE649C">
      <w:pPr>
        <w:pStyle w:val="NormaleSPIS"/>
        <w:spacing w:after="0"/>
      </w:pPr>
      <w:r>
        <w:t xml:space="preserve">         Republika Hrvatska</w:t>
      </w:r>
    </w:p>
    <w:p w:rsidRDefault="00B840B0" w:rsidP="00B840B0" w:rsidR="00B840B0">
      <w:pPr>
        <w:pStyle w:val="NormaleSPIS"/>
        <w:spacing w:after="0"/>
      </w:pPr>
      <w:r>
        <w:t xml:space="preserve">     Trgovački sud u Bjelovaru</w:t>
      </w:r>
    </w:p>
    <w:p w:rsidRDefault="00B840B0" w:rsidP="00B840B0" w:rsidR="00B840B0">
      <w:pPr>
        <w:pStyle w:val="NormaleSPIS"/>
        <w:spacing w:after="0"/>
      </w:pPr>
      <w:r>
        <w:t>Bjelovar, Šetalište dr.I.Lebovića 42.</w:t>
      </w:r>
    </w:p>
    <w:p w:rsidRDefault="00B840B0" w:rsidP="00B840B0" w:rsidR="00B840B0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 xml:space="preserve"> Poslovni broj: 7 St-219/2018-10</w:t>
      </w:r>
    </w:p>
    <w:p w:rsidRDefault="00B840B0" w:rsidP="00B840B0" w:rsidR="00B840B0">
      <w:pPr>
        <w:jc w:val="center"/>
        <w:rPr>
          <w:noProof/>
        </w:rPr>
      </w:pPr>
    </w:p>
    <w:p w:rsidRDefault="00B840B0" w:rsidP="00B840B0" w:rsidR="00B840B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840B0" w:rsidP="00B840B0" w:rsidR="00B840B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840B0" w:rsidP="00B840B0" w:rsidR="00B840B0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Trg svibanjskih žrtava 1995. 1, za otvaranje stečajnog postupka nad dužnikom NERAVE SAN j.d.o.o. za trgovinu i usluge iz Zagreba, </w:t>
      </w:r>
      <w:proofErr w:type="spellStart"/>
      <w:r>
        <w:t>Hribarov</w:t>
      </w:r>
      <w:proofErr w:type="spellEnd"/>
      <w:r>
        <w:t xml:space="preserve"> prilaz 6 A, MBS 080835938, OIB 98230558530, 08. kolovoza</w:t>
      </w:r>
      <w:r>
        <w:rPr>
          <w:noProof/>
        </w:rPr>
        <w:t xml:space="preserve"> 2018.</w:t>
      </w:r>
    </w:p>
    <w:p w:rsidRDefault="00B840B0" w:rsidP="00B840B0" w:rsidR="00B840B0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B840B0" w:rsidP="00B840B0" w:rsidR="00B840B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NERAVE SAN j.d.o.o. za trgovinu i usluge iz Zagreba, </w:t>
      </w:r>
      <w:proofErr w:type="spellStart"/>
      <w:r>
        <w:t>Hribarov</w:t>
      </w:r>
      <w:proofErr w:type="spellEnd"/>
      <w:r>
        <w:t xml:space="preserve"> prilaz 6 A, MBS 080835938, OIB 98230558530.</w:t>
      </w:r>
    </w:p>
    <w:p w:rsidRDefault="00B840B0" w:rsidP="00B840B0" w:rsidR="00B840B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B840B0" w:rsidP="00B840B0" w:rsidR="00B840B0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09,30 sati, u ovome sudu u Bjelovaru, Šetalište dr. Ivše Lebovića 42, sudnica br. 2, na koje se pozivaju dostavom ovoga rješenja:</w:t>
      </w:r>
    </w:p>
    <w:p w:rsidRDefault="00B840B0" w:rsidP="00B840B0" w:rsidR="00B840B0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B840B0" w:rsidP="00B840B0" w:rsidR="00B840B0">
      <w:pPr>
        <w:ind w:left="851"/>
        <w:jc w:val="both"/>
        <w:rPr>
          <w:noProof/>
        </w:rPr>
      </w:pPr>
      <w:r>
        <w:rPr>
          <w:noProof/>
        </w:rPr>
        <w:t>-zakonski zastupnik dužnika Venera Periša iz Zagreba, Ulica Ivice Drmića 10.</w:t>
      </w:r>
    </w:p>
    <w:p w:rsidRDefault="00B840B0" w:rsidP="00B840B0" w:rsidR="00B840B0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B840B0" w:rsidP="00B840B0" w:rsidR="00B840B0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B840B0" w:rsidP="00B840B0" w:rsidR="00B840B0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22.08.2017. dužnik u Očevidniku redoslijeda osnova za plaćanje ima evidentirane neizvršene osnove za plaćanje u neprekinutom razdoblju od 120 dana, u ukupnom iznosu od 61.418,52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B840B0" w:rsidP="00205212" w:rsidR="00205212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205212" w:rsidP="00205212" w:rsidR="00205212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05212" w:rsidP="00205212" w:rsidR="00205212">
      <w:pPr>
        <w:jc w:val="right"/>
      </w:pPr>
      <w:r>
        <w:t>Poslovni broj:7 St-219/2018-10</w:t>
      </w:r>
    </w:p>
    <w:p w:rsidRDefault="00B840B0" w:rsidP="00205212" w:rsidR="00B840B0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B840B0" w:rsidP="00B840B0" w:rsidR="00B840B0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B840B0" w:rsidP="00205212" w:rsidR="00B840B0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840B0" w:rsidP="00205212" w:rsidR="00B840B0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B840B0" w:rsidP="00205212" w:rsidR="00B840B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B840B0" w:rsidP="00B840B0" w:rsidR="00B840B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B840B0" w:rsidP="00205212" w:rsidR="00B840B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B840B0" w:rsidP="00205212" w:rsidR="00B840B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 w:rsidR="00205212">
        <w:rPr>
          <w:noProof/>
        </w:rPr>
        <w:t xml:space="preserve">    </w:t>
      </w:r>
      <w:r>
        <w:rPr>
          <w:noProof/>
        </w:rPr>
        <w:t xml:space="preserve">       Jasmina Tubić</w:t>
      </w:r>
    </w:p>
    <w:p w:rsidRDefault="00B840B0" w:rsidP="00B840B0" w:rsidR="00B840B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B840B0" w:rsidP="00B840B0" w:rsidR="00B840B0">
      <w:pPr>
        <w:jc w:val="both"/>
      </w:pPr>
    </w:p>
    <w:p w:rsidRDefault="00B840B0" w:rsidP="00B840B0" w:rsidR="00B840B0">
      <w:pPr>
        <w:jc w:val="both"/>
        <w:rPr>
          <w:noProof/>
        </w:rPr>
      </w:pPr>
    </w:p>
    <w:p w:rsidRDefault="00B840B0" w:rsidP="00B840B0" w:rsidR="00B840B0">
      <w:pPr>
        <w:jc w:val="both"/>
        <w:rPr>
          <w:noProof/>
        </w:rPr>
      </w:pPr>
    </w:p>
    <w:p w:rsidRDefault="00B840B0" w:rsidP="00B840B0" w:rsidR="00B840B0"/>
    <w:p w:rsidRDefault="00B840B0" w:rsidP="00B840B0" w:rsidR="00B840B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21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0B0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61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St-219/2018-10</izvorni_sadrzaj>
    <derivirana_varijabla naziv="DomainObject.Oznaka_1">St-219/2018-10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NERAVE SAN j.d.o.o. zastupanog po punomoćniku Venera Periša</izvorni_sadrzaj>
    <derivirana_varijabla naziv="DomainObject.Predmet.ProtustrankaFormated_1">  NERAVE SAN j.d.o.o. zastupanog po punomoćniku Venera Periša</derivirana_varijabla>
  </DomainObject.Predmet.ProtustrankaFormated>
  <DomainObject.Predmet.ProtustrankaFormatedOIB>
    <izvorni_sadrzaj>  NERAVE SAN j.d.o.o., OIB 98230558530 zastupanog po punomoćniku Venera Periša</izvorni_sadrzaj>
    <derivirana_varijabla naziv="DomainObject.Predmet.ProtustrankaFormatedOIB_1">  NERAVE SAN j.d.o.o., OIB 98230558530 zastupanog po punomoćniku Venera Periša</derivirana_varijabla>
  </DomainObject.Predmet.ProtustrankaFormatedOIB>
  <DomainObject.Predmet.ProtustrankaFormatedWithAdress>
    <izvorni_sadrzaj> NERAVE SAN j.d.o.o., Hribarov prilaz 6 A, 10000 Zagreb zastupanog po punomoćniku Venera Periša</izvorni_sadrzaj>
    <derivirana_varijabla naziv="DomainObject.Predmet.ProtustrankaFormatedWithAdress_1"> NERAVE SAN j.d.o.o., Hribarov prilaz 6 A, 10000 Zagreb zastupanog po punomoćniku Venera Periša</derivirana_varijabla>
  </DomainObject.Predmet.ProtustrankaFormatedWithAdress>
  <DomainObject.Predmet.ProtustrankaFormatedWithAdressOIB>
    <izvorni_sadrzaj> NERAVE SAN j.d.o.o., OIB 98230558530, Hribarov prilaz 6 A, 10000 Zagreb zastupanog po punomoćniku Venera Periša</izvorni_sadrzaj>
    <derivirana_varijabla naziv="DomainObject.Predmet.ProtustrankaFormatedWithAdressOIB_1"> NERAVE SAN j.d.o.o., OIB 98230558530, Hribarov prilaz 6 A, 10000 Zagreb zastupanog po punomoćniku Venera Periša</derivirana_varijabla>
  </DomainObject.Predmet.ProtustrankaFormatedWithAdressOIB>
  <DomainObject.Predmet.ProtustrankaWithAdress>
    <izvorni_sadrzaj>NERAVE SAN j.d.o.o. Hribarov prilaz 6 A, 10000 Zagreb</izvorni_sadrzaj>
    <derivirana_varijabla naziv="DomainObject.Predmet.ProtustrankaWithAdress_1">NERAVE SAN j.d.o.o. Hribarov prilaz 6 A, 10000 Zagreb</derivirana_varijabla>
  </DomainObject.Predmet.ProtustrankaWithAdress>
  <DomainObject.Predmet.ProtustrankaWithAdressOIB>
    <izvorni_sadrzaj>NERAVE SAN j.d.o.o., OIB 98230558530, Hribarov prilaz 6 A, 10000 Zagreb</izvorni_sadrzaj>
    <derivirana_varijabla naziv="DomainObject.Predmet.ProtustrankaWithAdressOIB_1">NERAVE SAN j.d.o.o., OIB 98230558530, Hribarov prilaz 6 A, 10000 Zagreb</derivirana_varijabla>
  </DomainObject.Predmet.ProtustrankaWithAdressOIB>
  <DomainObject.Predmet.ProtustrankaNazivFormated>
    <izvorni_sadrzaj>NERAVE SAN j.d.o.o.</izvorni_sadrzaj>
    <derivirana_varijabla naziv="DomainObject.Predmet.ProtustrankaNazivFormated_1">NERAVE SAN j.d.o.o.</derivirana_varijabla>
  </DomainObject.Predmet.ProtustrankaNazivFormated>
  <DomainObject.Predmet.ProtustrankaNazivFormatedOIB>
    <izvorni_sadrzaj>NERAVE SAN j.d.o.o., OIB 98230558530</izvorni_sadrzaj>
    <derivirana_varijabla naziv="DomainObject.Predmet.ProtustrankaNazivFormatedOIB_1">NERAVE SAN j.d.o.o., OIB 98230558530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NERAVE SAN j.d.o.o. zastupanog po punomoćniku Venera Periša</item>
    </izvorni_sadrzaj>
    <derivirana_varijabla naziv="DomainObject.Predmet.ProtuStrankaListFormated_1">
      <item>NERAVE SAN j.d.o.o. zastupanog po punomoćniku Venera Periša</item>
    </derivirana_varijabla>
  </DomainObject.Predmet.ProtuStrankaListFormated>
  <DomainObject.Predmet.ProtuStrankaListFormatedOIB>
    <izvorni_sadrzaj>
      <item>NERAVE SAN j.d.o.o., OIB 98230558530 zastupanog po punomoćniku Venera Periša</item>
    </izvorni_sadrzaj>
    <derivirana_varijabla naziv="DomainObject.Predmet.ProtuStrankaListFormatedOIB_1">
      <item>NERAVE SAN j.d.o.o., OIB 98230558530 zastupanog po punomoćniku Venera Periša</item>
    </derivirana_varijabla>
  </DomainObject.Predmet.ProtuStrankaListFormatedOIB>
  <DomainObject.Predmet.ProtuStrankaListFormatedWithAdress>
    <izvorni_sadrzaj>
      <item>NERAVE SAN j.d.o.o., Hribarov prilaz 6 A, 10000 Zagreb zastupanog po punomoćniku Venera Periša</item>
    </izvorni_sadrzaj>
    <derivirana_varijabla naziv="DomainObject.Predmet.ProtuStrankaListFormatedWithAdress_1">
      <item>NERAVE SAN j.d.o.o., Hribarov prilaz 6 A, 10000 Zagreb zastupanog po punomoćniku Venera Periša</item>
    </derivirana_varijabla>
  </DomainObject.Predmet.ProtuStrankaListFormatedWithAdress>
  <DomainObject.Predmet.ProtuStrankaListFormatedWithAdressOIB>
    <izvorni_sadrzaj>
      <item>NERAVE SAN j.d.o.o., OIB 98230558530, Hribarov prilaz 6 A, 10000 Zagreb zastupanog po punomoćniku Venera Periša</item>
    </izvorni_sadrzaj>
    <derivirana_varijabla naziv="DomainObject.Predmet.ProtuStrankaListFormatedWithAdressOIB_1">
      <item>NERAVE SAN j.d.o.o., OIB 98230558530, Hribarov prilaz 6 A, 10000 Zagreb zastupanog po punomoćniku Venera Periša</item>
    </derivirana_varijabla>
  </DomainObject.Predmet.ProtuStrankaListFormatedWithAdressOIB>
  <DomainObject.Predmet.ProtuStrankaListNazivFormated>
    <izvorni_sadrzaj>
      <item>NERAVE SAN j.d.o.o.</item>
    </izvorni_sadrzaj>
    <derivirana_varijabla naziv="DomainObject.Predmet.ProtuStrankaListNazivFormated_1">
      <item>NERAVE SAN j.d.o.o.</item>
    </derivirana_varijabla>
  </DomainObject.Predmet.ProtuStrankaListNazivFormated>
  <DomainObject.Predmet.ProtuStrankaListNazivFormatedOIB>
    <izvorni_sadrzaj>
      <item>NERAVE SAN j.d.o.o., OIB 98230558530</item>
    </izvorni_sadrzaj>
    <derivirana_varijabla naziv="DomainObject.Predmet.ProtuStrankaListNazivFormatedOIB_1">
      <item>NERAVE SAN j.d.o.o., OIB 98230558530</item>
    </derivirana_varijabla>
  </DomainObject.Predmet.ProtuStrankaListNazivFormatedOIB>
  <DomainObject.Predmet.OstaliListFormated>
    <izvorni_sadrzaj>
      <item>Venera Periša punomoćnik sudionika u postupku NERAVE SAN j.d.o.o.</item>
    </izvorni_sadrzaj>
    <derivirana_varijabla naziv="DomainObject.Predmet.OstaliListFormated_1">
      <item>Venera Periša punomoćnik sudionika u postupku NERAVE SAN j.d.o.o.</item>
    </derivirana_varijabla>
  </DomainObject.Predmet.OstaliListFormated>
  <DomainObject.Predmet.OstaliListFormatedOIB>
    <izvorni_sadrzaj>
      <item>Venera Periša, OIB 65049019331 punomoćnik sudionika u postupku NERAVE SAN j.d.o.o.</item>
    </izvorni_sadrzaj>
    <derivirana_varijabla naziv="DomainObject.Predmet.OstaliListFormatedOIB_1">
      <item>Venera Periša, OIB 65049019331 punomoćnik sudionika u postupku NERAVE SAN j.d.o.o.</item>
    </derivirana_varijabla>
  </DomainObject.Predmet.OstaliListFormatedOIB>
  <DomainObject.Predmet.OstaliListFormatedWithAdress>
    <izvorni_sadrzaj>
      <item>Venera Periša, Ulica Ivice Drmića 10, 10000 Zagreb punomoćnik sudionika u postupku NERAVE SAN j.d.o.o.</item>
    </izvorni_sadrzaj>
    <derivirana_varijabla naziv="DomainObject.Predmet.OstaliListFormatedWithAdress_1">
      <item>Venera Periša, Ulica Ivice Drmića 10, 10000 Zagreb punomoćnik sudionika u postupku NERAVE SAN j.d.o.o.</item>
    </derivirana_varijabla>
  </DomainObject.Predmet.OstaliListFormatedWithAdress>
  <DomainObject.Predmet.OstaliListFormatedWithAdressOIB>
    <izvorni_sadrzaj>
      <item>Venera Periša, OIB 65049019331, Ulica Ivice Drmića 10, 10000 Zagreb punomoćnik sudionika u postupku NERAVE SAN j.d.o.o.</item>
    </izvorni_sadrzaj>
    <derivirana_varijabla naziv="DomainObject.Predmet.OstaliListFormatedWithAdressOIB_1">
      <item>Venera Periša, OIB 65049019331, Ulica Ivice Drmića 10, 10000 Zagreb punomoćnik sudionika u postupku NERAVE SAN j.d.o.o.</item>
    </derivirana_varijabla>
  </DomainObject.Predmet.OstaliListFormatedWithAdressOIB>
  <DomainObject.Predmet.OstaliListNazivFormated>
    <izvorni_sadrzaj>
      <item>Venera Periša</item>
    </izvorni_sadrzaj>
    <derivirana_varijabla naziv="DomainObject.Predmet.OstaliListNazivFormated_1">
      <item>Venera Periša</item>
    </derivirana_varijabla>
  </DomainObject.Predmet.OstaliListNazivFormated>
  <DomainObject.Predmet.OstaliListNazivFormatedOIB>
    <izvorni_sadrzaj>
      <item>Venera Periša, OIB 65049019331</item>
    </izvorni_sadrzaj>
    <derivirana_varijabla naziv="DomainObject.Predmet.OstaliListNazivFormatedOIB_1">
      <item>Venera Periša, OIB 65049019331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St-219/2018-10</izvorni_sadrzaj>
    <derivirana_varijabla naziv="DomainObject.PoslovniBrojDokumenta_1">St-219/2018-10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NERAVE SAN j.d.o.o.</izvorni_sadrzaj>
    <derivirana_varijabla naziv="DomainObject.Predmet.ProtustrankaIDrugi_1">NERAVE SAN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NERAVE SAN j.d.o.o., OIB 98230558530, Hribarov prilaz 6 A, 10000 Zagreb</izvorni_sadrzaj>
    <derivirana_varijabla naziv="DomainObject.Predmet.ProtustrankaIDrugiAdressOIB_1">NERAVE SAN j.d.o.o., OIB 98230558530,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NERAVE SAN j.d.o.o.</item>
      <item>FINA Regionalni centar Zagreb</item>
      <item>Venera Periša</item>
    </izvorni_sadrzaj>
    <derivirana_varijabla naziv="DomainObject.Predmet.SudioniciListNaziv_1">
      <item>NERAVE SAN j.d.o.o.</item>
      <item>FINA Regionalni centar Zagreb</item>
      <item>Venera Periša</item>
    </derivirana_varijabla>
  </DomainObject.Predmet.SudioniciListNaziv>
  <DomainObject.Predmet.SudioniciListAdressOIB>
    <izvorni_sadrzaj>
      <item>NERAVE SAN j.d.o.o., OIB 98230558530, Hribarov prilaz 6 A,10000 Zagreb</item>
      <item>FINA Regionalni centar Zagreb, OIB 85821130368, Trg svibanjskih žrtava 1995. 1,10000 Zagreb</item>
      <item>Venera Periša, OIB 65049019331, Ulica Ivice Drmića 10,10000 Zagreb</item>
    </izvorni_sadrzaj>
    <derivirana_varijabla naziv="DomainObject.Predmet.SudioniciListAdressOIB_1">
      <item>NERAVE SAN j.d.o.o., OIB 98230558530, Hribarov prilaz 6 A,10000 Zagreb</item>
      <item>FINA Regionalni centar Zagreb, OIB 85821130368, Trg svibanjskih žrtava 1995. 1,10000 Zagreb</item>
      <item>Venera Periša, OIB 65049019331, Ulica Ivice Drmića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7F864-4AF5-46B1-8ACC-5D89DC51D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2753</properties:Characters>
  <properties:Lines>62</properties:Lines>
  <properties:Paragraphs>27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